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3683"/>
        <w:gridCol w:w="3464"/>
      </w:tblGrid>
      <w:tr w:rsidR="008A04BF" w:rsidTr="00E662A7">
        <w:tc>
          <w:tcPr>
            <w:tcW w:w="4785" w:type="dxa"/>
          </w:tcPr>
          <w:p w:rsidR="008A04BF" w:rsidRPr="00E662A7" w:rsidRDefault="008A04BF" w:rsidP="004C0388">
            <w:r w:rsidRPr="0014031B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6" o:spid="_x0000_i1025" type="#_x0000_t75" alt="http://education.simcat.ru/school74/img/1322113722_simvol_olimpiadi.gif.jpeg" style="width:78pt;height:81pt;visibility:visible">
                  <v:imagedata r:id="rId5" o:title=""/>
                </v:shape>
              </w:pict>
            </w:r>
          </w:p>
        </w:tc>
        <w:tc>
          <w:tcPr>
            <w:tcW w:w="4786" w:type="dxa"/>
          </w:tcPr>
          <w:p w:rsidR="008A04BF" w:rsidRPr="00E662A7" w:rsidRDefault="008A04BF" w:rsidP="004C0388">
            <w:pPr>
              <w:rPr>
                <w:b/>
                <w:sz w:val="28"/>
                <w:szCs w:val="28"/>
              </w:rPr>
            </w:pPr>
            <w:r w:rsidRPr="00E662A7">
              <w:rPr>
                <w:b/>
                <w:sz w:val="28"/>
                <w:szCs w:val="28"/>
              </w:rPr>
              <w:t xml:space="preserve">Шифр                                                                                                 </w:t>
            </w:r>
          </w:p>
          <w:tbl>
            <w:tblPr>
              <w:tblpPr w:leftFromText="180" w:rightFromText="180" w:vertAnchor="text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468"/>
              <w:gridCol w:w="540"/>
              <w:gridCol w:w="540"/>
              <w:gridCol w:w="540"/>
            </w:tblGrid>
            <w:tr w:rsidR="008A04BF" w:rsidRPr="000D146C" w:rsidTr="004C0388">
              <w:tc>
                <w:tcPr>
                  <w:tcW w:w="4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A04BF" w:rsidRPr="00B60772" w:rsidRDefault="008A04BF" w:rsidP="004C0388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A04BF" w:rsidRPr="00B60772" w:rsidRDefault="008A04BF" w:rsidP="004C0388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A04BF" w:rsidRPr="00B60772" w:rsidRDefault="008A04BF" w:rsidP="004C0388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A04BF" w:rsidRPr="00B60772" w:rsidRDefault="008A04BF" w:rsidP="004C0388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8A04BF" w:rsidRPr="00E662A7" w:rsidRDefault="008A04BF" w:rsidP="00E662A7">
            <w:pPr>
              <w:jc w:val="right"/>
            </w:pPr>
          </w:p>
        </w:tc>
      </w:tr>
    </w:tbl>
    <w:p w:rsidR="008A04BF" w:rsidRDefault="008A04BF" w:rsidP="007D65BB"/>
    <w:p w:rsidR="008A04BF" w:rsidRPr="009364E1" w:rsidRDefault="008A04BF" w:rsidP="007D65BB">
      <w:pPr>
        <w:jc w:val="center"/>
        <w:rPr>
          <w:b/>
        </w:rPr>
      </w:pPr>
      <w:r w:rsidRPr="005741E1">
        <w:rPr>
          <w:b/>
        </w:rPr>
        <w:t>23 ноября 2016</w:t>
      </w:r>
    </w:p>
    <w:p w:rsidR="008A04BF" w:rsidRPr="009364E1" w:rsidRDefault="008A04BF" w:rsidP="007D65BB">
      <w:pPr>
        <w:jc w:val="center"/>
        <w:rPr>
          <w:b/>
        </w:rPr>
      </w:pPr>
    </w:p>
    <w:p w:rsidR="008A04BF" w:rsidRPr="009364E1" w:rsidRDefault="008A04BF" w:rsidP="007D65BB">
      <w:pPr>
        <w:jc w:val="center"/>
        <w:rPr>
          <w:b/>
          <w:smallCaps/>
        </w:rPr>
      </w:pPr>
      <w:r w:rsidRPr="009364E1">
        <w:rPr>
          <w:b/>
          <w:smallCaps/>
        </w:rPr>
        <w:t>Муниципальный этап</w:t>
      </w:r>
    </w:p>
    <w:p w:rsidR="008A04BF" w:rsidRPr="009364E1" w:rsidRDefault="008A04BF" w:rsidP="007D65BB">
      <w:pPr>
        <w:jc w:val="center"/>
        <w:rPr>
          <w:b/>
          <w:smallCaps/>
        </w:rPr>
      </w:pPr>
      <w:r w:rsidRPr="009364E1">
        <w:rPr>
          <w:b/>
          <w:smallCaps/>
        </w:rPr>
        <w:t>Всероссийской олимпиады школьников</w:t>
      </w:r>
    </w:p>
    <w:p w:rsidR="008A04BF" w:rsidRPr="009364E1" w:rsidRDefault="008A04BF" w:rsidP="007D65BB">
      <w:pPr>
        <w:jc w:val="center"/>
        <w:rPr>
          <w:b/>
          <w:smallCaps/>
        </w:rPr>
      </w:pPr>
      <w:r w:rsidRPr="009364E1">
        <w:rPr>
          <w:b/>
          <w:smallCaps/>
        </w:rPr>
        <w:t xml:space="preserve">по </w:t>
      </w:r>
      <w:r>
        <w:rPr>
          <w:b/>
          <w:smallCaps/>
        </w:rPr>
        <w:t>Географии</w:t>
      </w:r>
    </w:p>
    <w:p w:rsidR="008A04BF" w:rsidRPr="009364E1" w:rsidRDefault="008A04BF" w:rsidP="007D65BB">
      <w:pPr>
        <w:jc w:val="center"/>
        <w:rPr>
          <w:b/>
          <w:smallCaps/>
        </w:rPr>
      </w:pPr>
      <w:r w:rsidRPr="009364E1">
        <w:rPr>
          <w:b/>
          <w:smallCaps/>
        </w:rPr>
        <w:t>201</w:t>
      </w:r>
      <w:r>
        <w:rPr>
          <w:b/>
          <w:smallCaps/>
        </w:rPr>
        <w:t>6</w:t>
      </w:r>
      <w:r w:rsidRPr="009364E1">
        <w:rPr>
          <w:b/>
          <w:smallCaps/>
        </w:rPr>
        <w:t>/201</w:t>
      </w:r>
      <w:r>
        <w:rPr>
          <w:b/>
          <w:smallCaps/>
        </w:rPr>
        <w:t>7</w:t>
      </w:r>
      <w:r w:rsidRPr="009364E1">
        <w:rPr>
          <w:b/>
          <w:smallCaps/>
        </w:rPr>
        <w:t xml:space="preserve"> учебного года</w:t>
      </w:r>
    </w:p>
    <w:p w:rsidR="008A04BF" w:rsidRPr="009364E1" w:rsidRDefault="008A04BF" w:rsidP="007D65BB">
      <w:pPr>
        <w:jc w:val="center"/>
        <w:rPr>
          <w:b/>
        </w:rPr>
      </w:pPr>
      <w:r w:rsidRPr="009364E1">
        <w:rPr>
          <w:b/>
        </w:rPr>
        <w:t xml:space="preserve">Комплект заданий для учеников </w:t>
      </w:r>
      <w:r>
        <w:rPr>
          <w:b/>
        </w:rPr>
        <w:t>11</w:t>
      </w:r>
      <w:r w:rsidRPr="009364E1">
        <w:rPr>
          <w:b/>
        </w:rPr>
        <w:t xml:space="preserve"> классов</w:t>
      </w:r>
    </w:p>
    <w:p w:rsidR="008A04BF" w:rsidRPr="009364E1" w:rsidRDefault="008A04BF" w:rsidP="007D65BB">
      <w:pPr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8"/>
        <w:gridCol w:w="1430"/>
        <w:gridCol w:w="1155"/>
        <w:gridCol w:w="1045"/>
        <w:gridCol w:w="1430"/>
        <w:gridCol w:w="1099"/>
      </w:tblGrid>
      <w:tr w:rsidR="008A04BF" w:rsidTr="000810D8">
        <w:tc>
          <w:tcPr>
            <w:tcW w:w="988" w:type="dxa"/>
          </w:tcPr>
          <w:p w:rsidR="008A04BF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Номер задания</w:t>
            </w:r>
          </w:p>
        </w:tc>
        <w:tc>
          <w:tcPr>
            <w:tcW w:w="1430" w:type="dxa"/>
          </w:tcPr>
          <w:p w:rsidR="008A04BF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Максимальное количество баллов</w:t>
            </w:r>
          </w:p>
        </w:tc>
        <w:tc>
          <w:tcPr>
            <w:tcW w:w="1155" w:type="dxa"/>
          </w:tcPr>
          <w:p w:rsidR="008A04BF" w:rsidRDefault="008A04BF" w:rsidP="00F738CE">
            <w:r w:rsidRPr="000810D8">
              <w:rPr>
                <w:sz w:val="22"/>
                <w:szCs w:val="22"/>
              </w:rPr>
              <w:t>Полученные баллы</w:t>
            </w:r>
          </w:p>
        </w:tc>
        <w:tc>
          <w:tcPr>
            <w:tcW w:w="1045" w:type="dxa"/>
          </w:tcPr>
          <w:p w:rsidR="008A04BF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Номер задания</w:t>
            </w:r>
          </w:p>
        </w:tc>
        <w:tc>
          <w:tcPr>
            <w:tcW w:w="1430" w:type="dxa"/>
          </w:tcPr>
          <w:p w:rsidR="008A04BF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Максимальное количество баллов</w:t>
            </w:r>
          </w:p>
        </w:tc>
        <w:tc>
          <w:tcPr>
            <w:tcW w:w="1099" w:type="dxa"/>
          </w:tcPr>
          <w:p w:rsidR="008A04BF" w:rsidRDefault="008A04BF" w:rsidP="00F738CE">
            <w:r w:rsidRPr="000810D8">
              <w:rPr>
                <w:sz w:val="22"/>
                <w:szCs w:val="22"/>
              </w:rPr>
              <w:t>Полученные баллы</w:t>
            </w:r>
          </w:p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14.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15.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3.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16.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4.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17.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5.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18.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6.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19.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7.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20.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8.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21.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>
              <w:t>12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9.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22.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>
              <w:t>12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10.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23.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>
              <w:t>12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11.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24.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>
              <w:t>6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12.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25.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>
              <w:t>12</w:t>
            </w:r>
          </w:p>
        </w:tc>
        <w:tc>
          <w:tcPr>
            <w:tcW w:w="1099" w:type="dxa"/>
          </w:tcPr>
          <w:p w:rsidR="008A04BF" w:rsidRPr="000810D8" w:rsidRDefault="008A04BF" w:rsidP="00F738CE"/>
        </w:tc>
      </w:tr>
      <w:tr w:rsidR="008A04BF" w:rsidTr="000810D8">
        <w:tc>
          <w:tcPr>
            <w:tcW w:w="988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13</w:t>
            </w: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  <w:r w:rsidRPr="000810D8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8A04BF" w:rsidRPr="000810D8" w:rsidRDefault="008A04BF" w:rsidP="00F738CE"/>
        </w:tc>
        <w:tc>
          <w:tcPr>
            <w:tcW w:w="1045" w:type="dxa"/>
          </w:tcPr>
          <w:p w:rsidR="008A04BF" w:rsidRPr="000810D8" w:rsidRDefault="008A04BF" w:rsidP="000810D8">
            <w:pPr>
              <w:jc w:val="center"/>
            </w:pPr>
          </w:p>
        </w:tc>
        <w:tc>
          <w:tcPr>
            <w:tcW w:w="1430" w:type="dxa"/>
          </w:tcPr>
          <w:p w:rsidR="008A04BF" w:rsidRPr="000810D8" w:rsidRDefault="008A04BF" w:rsidP="000810D8">
            <w:pPr>
              <w:jc w:val="center"/>
            </w:pPr>
          </w:p>
        </w:tc>
        <w:tc>
          <w:tcPr>
            <w:tcW w:w="1099" w:type="dxa"/>
          </w:tcPr>
          <w:p w:rsidR="008A04BF" w:rsidRPr="000810D8" w:rsidRDefault="008A04BF" w:rsidP="00F738CE"/>
        </w:tc>
      </w:tr>
    </w:tbl>
    <w:p w:rsidR="008A04BF" w:rsidRDefault="008A04BF" w:rsidP="007D65BB">
      <w:pPr>
        <w:pStyle w:val="Default"/>
        <w:rPr>
          <w:bCs/>
          <w:iCs/>
          <w:sz w:val="18"/>
          <w:szCs w:val="18"/>
        </w:rPr>
      </w:pPr>
    </w:p>
    <w:p w:rsidR="008A04BF" w:rsidRPr="007D65BB" w:rsidRDefault="008A04BF" w:rsidP="007D65BB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>Председатель жюри: _________________(_______________________)</w:t>
      </w:r>
    </w:p>
    <w:p w:rsidR="008A04BF" w:rsidRDefault="008A04BF" w:rsidP="005A4A51">
      <w:pPr>
        <w:pStyle w:val="Default"/>
        <w:rPr>
          <w:b/>
          <w:bCs/>
          <w:i/>
          <w:iCs/>
          <w:sz w:val="18"/>
          <w:szCs w:val="18"/>
        </w:rPr>
      </w:pPr>
    </w:p>
    <w:p w:rsidR="008A04BF" w:rsidRDefault="008A04BF" w:rsidP="005A4A51">
      <w:pPr>
        <w:pStyle w:val="Default"/>
        <w:rPr>
          <w:bCs/>
          <w:iCs/>
          <w:sz w:val="18"/>
          <w:szCs w:val="18"/>
        </w:rPr>
      </w:pPr>
      <w:r w:rsidRPr="005A4A51">
        <w:rPr>
          <w:bCs/>
          <w:iCs/>
          <w:sz w:val="18"/>
          <w:szCs w:val="18"/>
        </w:rPr>
        <w:t xml:space="preserve">Члены жюри : </w:t>
      </w:r>
      <w:r>
        <w:rPr>
          <w:bCs/>
          <w:iCs/>
          <w:sz w:val="18"/>
          <w:szCs w:val="18"/>
        </w:rPr>
        <w:t xml:space="preserve">    _____________________(_______________________)</w:t>
      </w:r>
    </w:p>
    <w:p w:rsidR="008A04BF" w:rsidRDefault="008A04BF" w:rsidP="005A4A51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             </w:t>
      </w:r>
    </w:p>
    <w:p w:rsidR="008A04BF" w:rsidRDefault="008A04BF" w:rsidP="005A4A51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               _____________________ ( _______________________)</w:t>
      </w:r>
    </w:p>
    <w:p w:rsidR="008A04BF" w:rsidRDefault="008A04BF" w:rsidP="005A4A51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           </w:t>
      </w:r>
    </w:p>
    <w:p w:rsidR="008A04BF" w:rsidRPr="005A4A51" w:rsidRDefault="008A04BF" w:rsidP="005A4A51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             ______________________(________________________)</w:t>
      </w:r>
    </w:p>
    <w:p w:rsidR="008A04BF" w:rsidRPr="005A4A51" w:rsidRDefault="008A04BF" w:rsidP="007D65BB">
      <w:pPr>
        <w:pStyle w:val="Default"/>
        <w:jc w:val="center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</w:t>
      </w:r>
    </w:p>
    <w:p w:rsidR="008A04BF" w:rsidRDefault="008A04BF" w:rsidP="007D65BB">
      <w:pPr>
        <w:pStyle w:val="Default"/>
        <w:jc w:val="center"/>
        <w:rPr>
          <w:b/>
          <w:bCs/>
          <w:i/>
          <w:iCs/>
          <w:sz w:val="18"/>
          <w:szCs w:val="18"/>
        </w:rPr>
      </w:pPr>
    </w:p>
    <w:p w:rsidR="008A04BF" w:rsidRPr="007D65BB" w:rsidRDefault="008A04BF" w:rsidP="003D667D">
      <w:pPr>
        <w:pStyle w:val="Default"/>
        <w:jc w:val="center"/>
        <w:rPr>
          <w:sz w:val="16"/>
          <w:szCs w:val="16"/>
        </w:rPr>
      </w:pPr>
      <w:r w:rsidRPr="007D65BB">
        <w:rPr>
          <w:b/>
          <w:bCs/>
          <w:i/>
          <w:iCs/>
          <w:color w:val="auto"/>
          <w:sz w:val="18"/>
          <w:szCs w:val="18"/>
        </w:rPr>
        <w:t>Желаем вам успеха!</w:t>
      </w:r>
    </w:p>
    <w:p w:rsidR="008A04BF" w:rsidRDefault="008A04BF" w:rsidP="007D65BB">
      <w:pPr>
        <w:pStyle w:val="Default"/>
        <w:jc w:val="center"/>
        <w:rPr>
          <w:b/>
          <w:bCs/>
          <w:i/>
          <w:iCs/>
          <w:sz w:val="18"/>
          <w:szCs w:val="18"/>
        </w:rPr>
      </w:pPr>
    </w:p>
    <w:p w:rsidR="008A04BF" w:rsidRPr="007D65BB" w:rsidRDefault="008A04BF" w:rsidP="007D65BB">
      <w:pPr>
        <w:pStyle w:val="Default"/>
        <w:jc w:val="center"/>
        <w:rPr>
          <w:b/>
          <w:bCs/>
          <w:i/>
          <w:iCs/>
          <w:sz w:val="18"/>
          <w:szCs w:val="18"/>
        </w:rPr>
      </w:pPr>
      <w:r w:rsidRPr="007D65BB">
        <w:rPr>
          <w:b/>
          <w:bCs/>
          <w:i/>
          <w:iCs/>
          <w:sz w:val="18"/>
          <w:szCs w:val="18"/>
        </w:rPr>
        <w:t>Уважаемый участник Олимпиады!</w:t>
      </w:r>
    </w:p>
    <w:p w:rsidR="008A04BF" w:rsidRPr="007D65BB" w:rsidRDefault="008A04BF" w:rsidP="007D65BB">
      <w:pPr>
        <w:pStyle w:val="Default"/>
        <w:jc w:val="center"/>
        <w:rPr>
          <w:sz w:val="18"/>
          <w:szCs w:val="18"/>
        </w:rPr>
      </w:pPr>
    </w:p>
    <w:p w:rsidR="008A04BF" w:rsidRPr="007D65BB" w:rsidRDefault="008A04BF" w:rsidP="007D65BB">
      <w:pPr>
        <w:pStyle w:val="Default"/>
        <w:ind w:firstLine="709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Вам предстоит выполнить теоретические (письменные) и тестовые задания. </w:t>
      </w:r>
    </w:p>
    <w:p w:rsidR="008A04BF" w:rsidRPr="007D65BB" w:rsidRDefault="008A04BF" w:rsidP="007D65BB">
      <w:pPr>
        <w:pStyle w:val="Default"/>
        <w:ind w:firstLine="709"/>
        <w:jc w:val="both"/>
        <w:rPr>
          <w:sz w:val="18"/>
          <w:szCs w:val="18"/>
        </w:rPr>
      </w:pPr>
      <w:r w:rsidRPr="007D65BB">
        <w:rPr>
          <w:i/>
          <w:iCs/>
          <w:sz w:val="18"/>
          <w:szCs w:val="18"/>
        </w:rPr>
        <w:t xml:space="preserve">Выполнение теоретических (письменных) заданий целесообразно организовать следующим образом: </w:t>
      </w:r>
    </w:p>
    <w:p w:rsidR="008A04BF" w:rsidRPr="007D65BB" w:rsidRDefault="008A04BF" w:rsidP="007D65BB">
      <w:pPr>
        <w:pStyle w:val="Default"/>
        <w:numPr>
          <w:ilvl w:val="0"/>
          <w:numId w:val="1"/>
        </w:numPr>
        <w:ind w:left="0" w:firstLine="426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не спеша, внимательно прочитайте задание и определите, наиболее верный и полный ответ; </w:t>
      </w:r>
    </w:p>
    <w:p w:rsidR="008A04BF" w:rsidRPr="007D65BB" w:rsidRDefault="008A04BF" w:rsidP="007D65BB">
      <w:pPr>
        <w:pStyle w:val="Default"/>
        <w:numPr>
          <w:ilvl w:val="0"/>
          <w:numId w:val="1"/>
        </w:numPr>
        <w:ind w:left="0" w:firstLine="426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отвечая на теоретический вопрос, обдумайте и сформулируйте конкретный ответ только на поставленный вопрос; </w:t>
      </w:r>
    </w:p>
    <w:p w:rsidR="008A04BF" w:rsidRPr="007D65BB" w:rsidRDefault="008A04BF" w:rsidP="007D65BB">
      <w:pPr>
        <w:pStyle w:val="Default"/>
        <w:numPr>
          <w:ilvl w:val="0"/>
          <w:numId w:val="1"/>
        </w:numPr>
        <w:ind w:left="0" w:firstLine="426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8A04BF" w:rsidRPr="007D65BB" w:rsidRDefault="008A04BF" w:rsidP="007D65BB">
      <w:pPr>
        <w:pStyle w:val="Default"/>
        <w:numPr>
          <w:ilvl w:val="0"/>
          <w:numId w:val="1"/>
        </w:numPr>
        <w:ind w:left="0" w:firstLine="426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8A04BF" w:rsidRPr="007D65BB" w:rsidRDefault="008A04BF" w:rsidP="007D65BB">
      <w:pPr>
        <w:pStyle w:val="Default"/>
        <w:numPr>
          <w:ilvl w:val="0"/>
          <w:numId w:val="1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после выполнения всех предложенных заданий еще раз удостоверьтесь в правильности выбранных Вами ответов и решений. </w:t>
      </w:r>
    </w:p>
    <w:p w:rsidR="008A04BF" w:rsidRPr="007D65BB" w:rsidRDefault="008A04BF" w:rsidP="007D65BB">
      <w:pPr>
        <w:pStyle w:val="Default"/>
        <w:ind w:firstLine="709"/>
        <w:jc w:val="both"/>
        <w:rPr>
          <w:color w:val="auto"/>
          <w:sz w:val="18"/>
          <w:szCs w:val="18"/>
        </w:rPr>
      </w:pPr>
      <w:r w:rsidRPr="007D65BB">
        <w:rPr>
          <w:i/>
          <w:iCs/>
          <w:color w:val="auto"/>
          <w:sz w:val="18"/>
          <w:szCs w:val="18"/>
        </w:rPr>
        <w:t xml:space="preserve">Выполнение тестовых заданий целесообразно организовать следующим образом: </w:t>
      </w:r>
    </w:p>
    <w:p w:rsidR="008A04BF" w:rsidRPr="007D65BB" w:rsidRDefault="008A04BF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не спеша, внимательно прочитайте тестовое задание; </w:t>
      </w:r>
    </w:p>
    <w:p w:rsidR="008A04BF" w:rsidRPr="007D65BB" w:rsidRDefault="008A04BF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определите, какой из предложенных вариантов ответа наиболее верный и полный; </w:t>
      </w:r>
    </w:p>
    <w:p w:rsidR="008A04BF" w:rsidRPr="007D65BB" w:rsidRDefault="008A04BF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обведите кружком букву, соответствующую выбранному Вами ответу; </w:t>
      </w:r>
    </w:p>
    <w:p w:rsidR="008A04BF" w:rsidRPr="007D65BB" w:rsidRDefault="008A04BF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продолжайте таким образом работу до завершения выполнения тестовых заданий; </w:t>
      </w:r>
    </w:p>
    <w:p w:rsidR="008A04BF" w:rsidRPr="007D65BB" w:rsidRDefault="008A04BF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после выполнения всех предложенных заданий еще раз удостоверьтесь в правильности выбранных Вами ответов; </w:t>
      </w:r>
    </w:p>
    <w:p w:rsidR="008A04BF" w:rsidRPr="007D65BB" w:rsidRDefault="008A04BF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если потребуется корректировка выбранного Вами варианта ответа, то неправильный вариант ответа зачеркните крестиком, а новый выбранный ответ обведите кружком. </w:t>
      </w:r>
    </w:p>
    <w:p w:rsidR="008A04BF" w:rsidRPr="007D65BB" w:rsidRDefault="008A04BF" w:rsidP="007D65BB">
      <w:pPr>
        <w:pStyle w:val="Default"/>
        <w:ind w:firstLine="709"/>
        <w:jc w:val="both"/>
        <w:rPr>
          <w:color w:val="auto"/>
          <w:sz w:val="18"/>
          <w:szCs w:val="18"/>
        </w:rPr>
      </w:pPr>
      <w:r w:rsidRPr="007D65BB">
        <w:rPr>
          <w:i/>
          <w:iCs/>
          <w:color w:val="auto"/>
          <w:sz w:val="18"/>
          <w:szCs w:val="18"/>
        </w:rPr>
        <w:t xml:space="preserve">Предупреждаем Вас, что: </w:t>
      </w:r>
    </w:p>
    <w:p w:rsidR="008A04BF" w:rsidRPr="007D65BB" w:rsidRDefault="008A04BF" w:rsidP="007D65BB">
      <w:pPr>
        <w:pStyle w:val="Default"/>
        <w:numPr>
          <w:ilvl w:val="0"/>
          <w:numId w:val="3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при оценке тестовых заданий, где необходимо определить один </w:t>
      </w:r>
      <w:r w:rsidRPr="007D65BB">
        <w:rPr>
          <w:i/>
          <w:iCs/>
          <w:color w:val="auto"/>
          <w:sz w:val="18"/>
          <w:szCs w:val="18"/>
        </w:rPr>
        <w:t>правильный ответ</w:t>
      </w:r>
      <w:r w:rsidRPr="007D65BB">
        <w:rPr>
          <w:color w:val="auto"/>
          <w:sz w:val="18"/>
          <w:szCs w:val="18"/>
        </w:rPr>
        <w:t xml:space="preserve">, 0 баллов выставляется как за неверный ответ, а также, если участником отмечены несколько ответов (в том числе правильный), или все ответы; </w:t>
      </w:r>
    </w:p>
    <w:p w:rsidR="008A04BF" w:rsidRPr="007D65BB" w:rsidRDefault="008A04BF" w:rsidP="007D65BB">
      <w:pPr>
        <w:pStyle w:val="Default"/>
        <w:numPr>
          <w:ilvl w:val="0"/>
          <w:numId w:val="3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при оценке тестовых заданий, где необходимо определить все </w:t>
      </w:r>
      <w:r w:rsidRPr="007D65BB">
        <w:rPr>
          <w:i/>
          <w:iCs/>
          <w:color w:val="auto"/>
          <w:sz w:val="18"/>
          <w:szCs w:val="18"/>
        </w:rPr>
        <w:t>правильные ответы</w:t>
      </w:r>
      <w:r w:rsidRPr="007D65BB">
        <w:rPr>
          <w:color w:val="auto"/>
          <w:sz w:val="18"/>
          <w:szCs w:val="18"/>
        </w:rPr>
        <w:t xml:space="preserve">, </w:t>
      </w:r>
      <w:r w:rsidRPr="007D65BB">
        <w:rPr>
          <w:i/>
          <w:iCs/>
          <w:color w:val="auto"/>
          <w:sz w:val="18"/>
          <w:szCs w:val="18"/>
        </w:rPr>
        <w:t xml:space="preserve">0 баллов </w:t>
      </w:r>
      <w:r w:rsidRPr="007D65BB">
        <w:rPr>
          <w:color w:val="auto"/>
          <w:sz w:val="18"/>
          <w:szCs w:val="18"/>
        </w:rPr>
        <w:t xml:space="preserve">выставляется, если участником отмечено большее количество ответов, чем предусмотрено в задании (в том числе правильные ответы) или все ответы. </w:t>
      </w:r>
    </w:p>
    <w:p w:rsidR="008A04BF" w:rsidRPr="007D65BB" w:rsidRDefault="008A04BF" w:rsidP="007D65BB">
      <w:pPr>
        <w:pStyle w:val="Default"/>
        <w:ind w:firstLine="709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Задание теоретического тура считается выполненным, если Вы вовремя сдаете его членам жюри. </w:t>
      </w:r>
    </w:p>
    <w:p w:rsidR="008A04BF" w:rsidRPr="007D65BB" w:rsidRDefault="008A04BF" w:rsidP="007D65BB">
      <w:pPr>
        <w:pStyle w:val="Default"/>
        <w:ind w:firstLine="709"/>
        <w:jc w:val="both"/>
        <w:rPr>
          <w:b/>
          <w:bCs/>
          <w:color w:val="auto"/>
          <w:sz w:val="18"/>
          <w:szCs w:val="18"/>
        </w:rPr>
      </w:pPr>
    </w:p>
    <w:p w:rsidR="008A04BF" w:rsidRPr="007D65BB" w:rsidRDefault="008A04BF" w:rsidP="007D65BB">
      <w:pPr>
        <w:pStyle w:val="Default"/>
        <w:ind w:firstLine="709"/>
        <w:jc w:val="both"/>
        <w:rPr>
          <w:color w:val="auto"/>
          <w:sz w:val="18"/>
          <w:szCs w:val="18"/>
        </w:rPr>
      </w:pPr>
      <w:r w:rsidRPr="007D65BB">
        <w:rPr>
          <w:b/>
          <w:bCs/>
          <w:color w:val="auto"/>
          <w:sz w:val="18"/>
          <w:szCs w:val="18"/>
        </w:rPr>
        <w:t>Максимальная оценка - __</w:t>
      </w:r>
      <w:r w:rsidRPr="005B7151">
        <w:rPr>
          <w:b/>
          <w:bCs/>
          <w:color w:val="auto"/>
          <w:sz w:val="18"/>
          <w:szCs w:val="18"/>
          <w:u w:val="single"/>
        </w:rPr>
        <w:t>7</w:t>
      </w:r>
      <w:r>
        <w:rPr>
          <w:b/>
          <w:bCs/>
          <w:color w:val="auto"/>
          <w:sz w:val="18"/>
          <w:szCs w:val="18"/>
          <w:u w:val="single"/>
        </w:rPr>
        <w:t>7</w:t>
      </w:r>
      <w:r w:rsidRPr="007D65BB">
        <w:rPr>
          <w:b/>
          <w:bCs/>
          <w:color w:val="auto"/>
          <w:sz w:val="18"/>
          <w:szCs w:val="18"/>
        </w:rPr>
        <w:t xml:space="preserve">__ баллов. </w:t>
      </w:r>
    </w:p>
    <w:p w:rsidR="008A04BF" w:rsidRPr="007D65BB" w:rsidRDefault="008A04BF" w:rsidP="007D65BB">
      <w:pPr>
        <w:rPr>
          <w:sz w:val="18"/>
          <w:szCs w:val="18"/>
        </w:rPr>
      </w:pPr>
    </w:p>
    <w:p w:rsidR="008A04BF" w:rsidRPr="007D65BB" w:rsidRDefault="008A04BF" w:rsidP="007D65BB">
      <w:pPr>
        <w:rPr>
          <w:sz w:val="18"/>
          <w:szCs w:val="18"/>
        </w:rPr>
      </w:pPr>
      <w:r w:rsidRPr="007D65BB">
        <w:rPr>
          <w:b/>
          <w:sz w:val="18"/>
          <w:szCs w:val="18"/>
        </w:rPr>
        <w:t xml:space="preserve">                  Время на выполнение заданий  - __</w:t>
      </w:r>
      <w:r w:rsidRPr="00832908">
        <w:rPr>
          <w:b/>
          <w:sz w:val="18"/>
          <w:szCs w:val="18"/>
          <w:u w:val="single"/>
        </w:rPr>
        <w:t xml:space="preserve">3 </w:t>
      </w:r>
      <w:r w:rsidRPr="007D65BB">
        <w:rPr>
          <w:b/>
          <w:sz w:val="18"/>
          <w:szCs w:val="18"/>
        </w:rPr>
        <w:t>час</w:t>
      </w:r>
      <w:r>
        <w:rPr>
          <w:b/>
          <w:sz w:val="18"/>
          <w:szCs w:val="18"/>
        </w:rPr>
        <w:t>а</w:t>
      </w:r>
      <w:r w:rsidRPr="005B7151">
        <w:rPr>
          <w:b/>
          <w:sz w:val="18"/>
          <w:szCs w:val="18"/>
          <w:u w:val="single"/>
        </w:rPr>
        <w:t xml:space="preserve"> </w:t>
      </w:r>
      <w:r w:rsidRPr="00832908">
        <w:rPr>
          <w:b/>
          <w:sz w:val="18"/>
          <w:szCs w:val="18"/>
          <w:u w:val="single"/>
        </w:rPr>
        <w:t>(180 мин</w:t>
      </w:r>
      <w:r>
        <w:rPr>
          <w:b/>
          <w:sz w:val="18"/>
          <w:szCs w:val="18"/>
        </w:rPr>
        <w:t>)</w:t>
      </w:r>
      <w:r w:rsidRPr="007D65BB">
        <w:rPr>
          <w:b/>
          <w:sz w:val="18"/>
          <w:szCs w:val="18"/>
        </w:rPr>
        <w:t>___</w:t>
      </w:r>
    </w:p>
    <w:p w:rsidR="008A04BF" w:rsidRDefault="008A04BF" w:rsidP="007D65BB">
      <w:pPr>
        <w:rPr>
          <w:sz w:val="16"/>
          <w:szCs w:val="16"/>
        </w:rPr>
      </w:pPr>
    </w:p>
    <w:p w:rsidR="008A04BF" w:rsidRDefault="008A04BF" w:rsidP="007D65BB">
      <w:pPr>
        <w:rPr>
          <w:sz w:val="16"/>
          <w:szCs w:val="16"/>
        </w:rPr>
      </w:pPr>
    </w:p>
    <w:p w:rsidR="008A04BF" w:rsidRDefault="008A04BF" w:rsidP="00FF0D94">
      <w:pPr>
        <w:pStyle w:val="Heading5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 xml:space="preserve">1. Назовите фамилию ученого, </w:t>
      </w:r>
      <w:r w:rsidRPr="000B5843">
        <w:rPr>
          <w:rFonts w:ascii="Times New Roman" w:hAnsi="Times New Roman"/>
          <w:b/>
          <w:color w:val="auto"/>
          <w:sz w:val="24"/>
          <w:szCs w:val="24"/>
        </w:rPr>
        <w:t>основател</w:t>
      </w:r>
      <w:r>
        <w:rPr>
          <w:rFonts w:ascii="Times New Roman" w:hAnsi="Times New Roman"/>
          <w:b/>
          <w:color w:val="auto"/>
          <w:sz w:val="24"/>
          <w:szCs w:val="24"/>
        </w:rPr>
        <w:t>я</w:t>
      </w:r>
      <w:r w:rsidRPr="000B5843">
        <w:rPr>
          <w:rFonts w:ascii="Times New Roman" w:hAnsi="Times New Roman"/>
          <w:b/>
          <w:color w:val="auto"/>
          <w:sz w:val="24"/>
          <w:szCs w:val="24"/>
        </w:rPr>
        <w:t xml:space="preserve"> Русского Географического Общества</w:t>
      </w:r>
      <w:r>
        <w:rPr>
          <w:rFonts w:ascii="Times New Roman" w:hAnsi="Times New Roman"/>
          <w:b/>
          <w:color w:val="auto"/>
          <w:sz w:val="24"/>
          <w:szCs w:val="24"/>
        </w:rPr>
        <w:t>, который и</w:t>
      </w:r>
      <w:r w:rsidRPr="000B5843">
        <w:rPr>
          <w:rFonts w:ascii="Times New Roman" w:hAnsi="Times New Roman"/>
          <w:b/>
          <w:color w:val="auto"/>
          <w:sz w:val="24"/>
          <w:szCs w:val="24"/>
        </w:rPr>
        <w:t>сследовал Баренцево и Белое моря</w:t>
      </w:r>
      <w:r>
        <w:rPr>
          <w:rFonts w:ascii="Times New Roman" w:hAnsi="Times New Roman"/>
          <w:b/>
          <w:color w:val="auto"/>
          <w:sz w:val="24"/>
          <w:szCs w:val="24"/>
        </w:rPr>
        <w:t>,</w:t>
      </w:r>
      <w:r w:rsidRPr="000B5843">
        <w:rPr>
          <w:rFonts w:ascii="Times New Roman" w:hAnsi="Times New Roman"/>
          <w:b/>
          <w:color w:val="auto"/>
          <w:sz w:val="24"/>
          <w:szCs w:val="24"/>
        </w:rPr>
        <w:t xml:space="preserve"> определил положение берегов Камчатки и Чукотского полуострова.</w:t>
      </w:r>
    </w:p>
    <w:tbl>
      <w:tblPr>
        <w:tblW w:w="0" w:type="auto"/>
        <w:tblLook w:val="00A0"/>
      </w:tblPr>
      <w:tblGrid>
        <w:gridCol w:w="3573"/>
        <w:gridCol w:w="3574"/>
      </w:tblGrid>
      <w:tr w:rsidR="008A04BF" w:rsidTr="00FF0D94">
        <w:tc>
          <w:tcPr>
            <w:tcW w:w="3573" w:type="dxa"/>
          </w:tcPr>
          <w:p w:rsidR="008A04BF" w:rsidRDefault="008A04BF" w:rsidP="00470C72">
            <w:r>
              <w:t>А) Х.П. Лаптев;</w:t>
            </w:r>
          </w:p>
          <w:p w:rsidR="008A04BF" w:rsidRDefault="008A04BF" w:rsidP="00470C72">
            <w:r>
              <w:t>Б) В.В.Прончищев;</w:t>
            </w:r>
          </w:p>
          <w:p w:rsidR="008A04BF" w:rsidRDefault="008A04BF" w:rsidP="00470C72">
            <w:r>
              <w:t>В) Д. И. Черский;</w:t>
            </w:r>
          </w:p>
        </w:tc>
        <w:tc>
          <w:tcPr>
            <w:tcW w:w="3574" w:type="dxa"/>
          </w:tcPr>
          <w:p w:rsidR="008A04BF" w:rsidRPr="00896DDC" w:rsidRDefault="008A04BF" w:rsidP="00470C72">
            <w:r>
              <w:t xml:space="preserve">Г) </w:t>
            </w:r>
            <w:r w:rsidRPr="00896DDC">
              <w:t>Ф. П. Литке;</w:t>
            </w:r>
          </w:p>
          <w:p w:rsidR="008A04BF" w:rsidRDefault="008A04BF" w:rsidP="00470C72">
            <w:r>
              <w:t>Д) С.И. Дежнев;</w:t>
            </w:r>
          </w:p>
          <w:p w:rsidR="008A04BF" w:rsidRDefault="008A04BF" w:rsidP="00470C72">
            <w:r>
              <w:t>Е) В.И. Беринг.</w:t>
            </w:r>
          </w:p>
        </w:tc>
      </w:tr>
    </w:tbl>
    <w:p w:rsidR="008A04BF" w:rsidRDefault="008A04BF" w:rsidP="00FF0D94">
      <w:pPr>
        <w:rPr>
          <w:b/>
        </w:rPr>
      </w:pPr>
      <w:r w:rsidRPr="00F342F8">
        <w:rPr>
          <w:b/>
        </w:rPr>
        <w:t xml:space="preserve">2. </w:t>
      </w:r>
      <w:r>
        <w:rPr>
          <w:b/>
        </w:rPr>
        <w:t>Какой мыс расположен южнее?</w:t>
      </w:r>
    </w:p>
    <w:tbl>
      <w:tblPr>
        <w:tblW w:w="0" w:type="auto"/>
        <w:tblLook w:val="00A0"/>
      </w:tblPr>
      <w:tblGrid>
        <w:gridCol w:w="3573"/>
        <w:gridCol w:w="3574"/>
      </w:tblGrid>
      <w:tr w:rsidR="008A04BF" w:rsidRPr="004B56D2" w:rsidTr="00A97588">
        <w:tc>
          <w:tcPr>
            <w:tcW w:w="3573" w:type="dxa"/>
          </w:tcPr>
          <w:p w:rsidR="008A04BF" w:rsidRDefault="008A04BF" w:rsidP="00A97588">
            <w:pPr>
              <w:ind w:left="426" w:hanging="284"/>
            </w:pPr>
            <w:r w:rsidRPr="004B56D2">
              <w:t xml:space="preserve">А) </w:t>
            </w:r>
            <w:r w:rsidRPr="00F342F8">
              <w:rPr>
                <w:sz w:val="22"/>
                <w:szCs w:val="22"/>
              </w:rPr>
              <w:t>Южный мыс Африки – Игольный</w:t>
            </w:r>
            <w:r>
              <w:rPr>
                <w:sz w:val="22"/>
                <w:szCs w:val="22"/>
              </w:rPr>
              <w:t>;</w:t>
            </w:r>
          </w:p>
          <w:p w:rsidR="008A04BF" w:rsidRPr="004B56D2" w:rsidRDefault="008A04BF" w:rsidP="00A97588">
            <w:pPr>
              <w:ind w:left="426" w:hanging="284"/>
            </w:pPr>
            <w:r>
              <w:t>Б)</w:t>
            </w:r>
            <w:r w:rsidRPr="004B56D2">
              <w:t xml:space="preserve"> Южный мыс Австралии – Юго-Восточный</w:t>
            </w:r>
            <w:r>
              <w:t>;</w:t>
            </w:r>
          </w:p>
        </w:tc>
        <w:tc>
          <w:tcPr>
            <w:tcW w:w="3574" w:type="dxa"/>
          </w:tcPr>
          <w:p w:rsidR="008A04BF" w:rsidRPr="00896DDC" w:rsidRDefault="008A04BF" w:rsidP="00A97588">
            <w:pPr>
              <w:ind w:left="255" w:hanging="255"/>
            </w:pPr>
            <w:r>
              <w:t>В</w:t>
            </w:r>
            <w:r w:rsidRPr="00896DDC">
              <w:t>) Южный мыс Южной Америки – Фроуорд</w:t>
            </w:r>
            <w:r>
              <w:t>;</w:t>
            </w:r>
          </w:p>
          <w:p w:rsidR="008A04BF" w:rsidRPr="004B56D2" w:rsidRDefault="008A04BF" w:rsidP="00A97588">
            <w:r>
              <w:t>Г)</w:t>
            </w:r>
            <w:r w:rsidRPr="004B56D2">
              <w:t xml:space="preserve"> Южный мыс Евразии – Пиай</w:t>
            </w:r>
            <w:r>
              <w:t>.</w:t>
            </w:r>
          </w:p>
        </w:tc>
      </w:tr>
    </w:tbl>
    <w:p w:rsidR="008A04BF" w:rsidRDefault="008A04BF" w:rsidP="00F13366">
      <w:pPr>
        <w:rPr>
          <w:b/>
        </w:rPr>
      </w:pPr>
    </w:p>
    <w:p w:rsidR="008A04BF" w:rsidRPr="003F165C" w:rsidRDefault="008A04BF" w:rsidP="00F13366">
      <w:pPr>
        <w:rPr>
          <w:b/>
        </w:rPr>
      </w:pPr>
      <w:r>
        <w:rPr>
          <w:b/>
        </w:rPr>
        <w:t xml:space="preserve">3. </w:t>
      </w:r>
      <w:r w:rsidRPr="003F165C">
        <w:rPr>
          <w:b/>
        </w:rPr>
        <w:t>Как</w:t>
      </w:r>
      <w:r>
        <w:rPr>
          <w:b/>
        </w:rPr>
        <w:t>ое</w:t>
      </w:r>
      <w:r w:rsidRPr="003F165C">
        <w:rPr>
          <w:b/>
        </w:rPr>
        <w:t xml:space="preserve"> утверждени</w:t>
      </w:r>
      <w:r>
        <w:rPr>
          <w:b/>
        </w:rPr>
        <w:t>е</w:t>
      </w:r>
      <w:r w:rsidRPr="003F165C">
        <w:rPr>
          <w:b/>
        </w:rPr>
        <w:t xml:space="preserve"> о сухопутных границах России верн</w:t>
      </w:r>
      <w:r>
        <w:rPr>
          <w:b/>
        </w:rPr>
        <w:t>о</w:t>
      </w:r>
      <w:r w:rsidRPr="003F165C">
        <w:rPr>
          <w:b/>
        </w:rPr>
        <w:t xml:space="preserve">?  </w:t>
      </w:r>
    </w:p>
    <w:p w:rsidR="008A04BF" w:rsidRPr="00896DDC" w:rsidRDefault="008A04BF" w:rsidP="00264763">
      <w:r w:rsidRPr="00896DDC">
        <w:t xml:space="preserve">А) наименьшая протяженность российской границы с КНДР; </w:t>
      </w:r>
    </w:p>
    <w:p w:rsidR="008A04BF" w:rsidRPr="00B73460" w:rsidRDefault="008A04BF" w:rsidP="00264763">
      <w:r>
        <w:t>Б</w:t>
      </w:r>
      <w:r w:rsidRPr="00B73460">
        <w:t>) самая южная точка России находится  на границе с Туркменией;</w:t>
      </w:r>
    </w:p>
    <w:p w:rsidR="008A04BF" w:rsidRPr="00B73460" w:rsidRDefault="008A04BF" w:rsidP="00264763">
      <w:r>
        <w:t>В</w:t>
      </w:r>
      <w:r w:rsidRPr="00B73460">
        <w:t>) на юго-западе Россия граничит с Молдавией и Румынией;</w:t>
      </w:r>
    </w:p>
    <w:p w:rsidR="008A04BF" w:rsidRPr="00B73460" w:rsidRDefault="008A04BF" w:rsidP="00264763">
      <w:r>
        <w:t>Г</w:t>
      </w:r>
      <w:r w:rsidRPr="00B73460">
        <w:t>) Россия</w:t>
      </w:r>
      <w:r>
        <w:t xml:space="preserve"> граничит со всеми странами СНГ.</w:t>
      </w:r>
    </w:p>
    <w:p w:rsidR="008A04BF" w:rsidRDefault="008A04BF" w:rsidP="00FF0D94">
      <w:pPr>
        <w:rPr>
          <w:b/>
        </w:rPr>
      </w:pPr>
    </w:p>
    <w:p w:rsidR="008A04BF" w:rsidRDefault="008A04BF" w:rsidP="00FF0D94">
      <w:pPr>
        <w:rPr>
          <w:b/>
          <w:sz w:val="22"/>
          <w:szCs w:val="22"/>
        </w:rPr>
      </w:pPr>
      <w:r>
        <w:rPr>
          <w:b/>
        </w:rPr>
        <w:t>4.</w:t>
      </w:r>
      <w:r w:rsidRPr="00DA6FFE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Какая горная система изображена на снимке?</w:t>
      </w:r>
    </w:p>
    <w:tbl>
      <w:tblPr>
        <w:tblW w:w="0" w:type="auto"/>
        <w:tblLook w:val="01E0"/>
      </w:tblPr>
      <w:tblGrid>
        <w:gridCol w:w="2308"/>
        <w:gridCol w:w="4839"/>
      </w:tblGrid>
      <w:tr w:rsidR="008A04BF" w:rsidTr="00FF0D94">
        <w:tc>
          <w:tcPr>
            <w:tcW w:w="2308" w:type="dxa"/>
          </w:tcPr>
          <w:p w:rsidR="008A04BF" w:rsidRDefault="008A04BF" w:rsidP="00470C72">
            <w:pPr>
              <w:rPr>
                <w:noProof/>
              </w:rPr>
            </w:pPr>
            <w:r>
              <w:rPr>
                <w:noProof/>
              </w:rPr>
              <w:t>А) Алтай;</w:t>
            </w:r>
          </w:p>
          <w:p w:rsidR="008A04BF" w:rsidRDefault="008A04BF" w:rsidP="00470C72">
            <w:pPr>
              <w:rPr>
                <w:noProof/>
              </w:rPr>
            </w:pPr>
            <w:r>
              <w:rPr>
                <w:noProof/>
              </w:rPr>
              <w:t>Б) Тибет;</w:t>
            </w:r>
          </w:p>
          <w:p w:rsidR="008A04BF" w:rsidRDefault="008A04BF" w:rsidP="00470C72">
            <w:pPr>
              <w:rPr>
                <w:noProof/>
              </w:rPr>
            </w:pPr>
            <w:r>
              <w:rPr>
                <w:noProof/>
              </w:rPr>
              <w:t>В) Анды;</w:t>
            </w:r>
          </w:p>
          <w:p w:rsidR="008A04BF" w:rsidRPr="00896DDC" w:rsidRDefault="008A04BF" w:rsidP="00470C72">
            <w:pPr>
              <w:rPr>
                <w:noProof/>
              </w:rPr>
            </w:pPr>
            <w:r w:rsidRPr="00896DDC">
              <w:rPr>
                <w:noProof/>
              </w:rPr>
              <w:t>Г) Кавказ;</w:t>
            </w:r>
          </w:p>
          <w:p w:rsidR="008A04BF" w:rsidRDefault="008A04BF" w:rsidP="00470C72">
            <w:pPr>
              <w:rPr>
                <w:noProof/>
              </w:rPr>
            </w:pPr>
            <w:r>
              <w:rPr>
                <w:noProof/>
              </w:rPr>
              <w:t xml:space="preserve">Д) Сихотэ-Алинь. </w:t>
            </w:r>
          </w:p>
        </w:tc>
        <w:tc>
          <w:tcPr>
            <w:tcW w:w="4839" w:type="dxa"/>
          </w:tcPr>
          <w:p w:rsidR="008A04BF" w:rsidRDefault="008A04BF" w:rsidP="00FF0D94">
            <w:pPr>
              <w:jc w:val="center"/>
              <w:rPr>
                <w:noProof/>
              </w:rPr>
            </w:pPr>
            <w:r w:rsidRPr="0014031B">
              <w:rPr>
                <w:noProof/>
              </w:rPr>
              <w:pict>
                <v:shape id="Рисунок 97" o:spid="_x0000_i1026" type="#_x0000_t75" alt="http://www.nat-geo.ru/upload/iblock/f13/f13c1629444dc4c2e22c6d573627466c.jpg" style="width:182.25pt;height:135pt;visibility:visible">
                  <v:imagedata r:id="rId6" o:title=""/>
                </v:shape>
              </w:pict>
            </w:r>
          </w:p>
        </w:tc>
      </w:tr>
    </w:tbl>
    <w:p w:rsidR="008A04BF" w:rsidRPr="00F342F8" w:rsidRDefault="008A04BF" w:rsidP="00F13366">
      <w:pPr>
        <w:rPr>
          <w:b/>
        </w:rPr>
      </w:pPr>
      <w:r>
        <w:rPr>
          <w:b/>
        </w:rPr>
        <w:t xml:space="preserve">5. </w:t>
      </w:r>
      <w:r w:rsidRPr="00F342F8">
        <w:rPr>
          <w:b/>
        </w:rPr>
        <w:t>Ближним Востоком называют страны:</w:t>
      </w:r>
    </w:p>
    <w:p w:rsidR="008A04BF" w:rsidRDefault="008A04BF" w:rsidP="00F13366">
      <w:r>
        <w:t>А) Южной Азии;</w:t>
      </w:r>
    </w:p>
    <w:p w:rsidR="008A04BF" w:rsidRDefault="008A04BF" w:rsidP="00F13366">
      <w:r>
        <w:t>Б) Восточной Азии;</w:t>
      </w:r>
    </w:p>
    <w:p w:rsidR="008A04BF" w:rsidRDefault="008A04BF" w:rsidP="00F13366">
      <w:r>
        <w:t>В) Юго-Восточной Азии;</w:t>
      </w:r>
    </w:p>
    <w:p w:rsidR="008A04BF" w:rsidRPr="00896DDC" w:rsidRDefault="008A04BF" w:rsidP="00F13366">
      <w:r w:rsidRPr="00896DDC">
        <w:t>Г) Западной Азии.</w:t>
      </w:r>
    </w:p>
    <w:p w:rsidR="008A04BF" w:rsidRDefault="008A04BF" w:rsidP="00F112FD">
      <w:pPr>
        <w:jc w:val="both"/>
        <w:rPr>
          <w:b/>
        </w:rPr>
      </w:pPr>
    </w:p>
    <w:p w:rsidR="008A04BF" w:rsidRDefault="008A04BF" w:rsidP="00F112FD">
      <w:pPr>
        <w:jc w:val="both"/>
        <w:rPr>
          <w:b/>
        </w:rPr>
      </w:pPr>
      <w:r>
        <w:rPr>
          <w:b/>
        </w:rPr>
        <w:t>6</w:t>
      </w:r>
      <w:r w:rsidRPr="003F165C">
        <w:rPr>
          <w:b/>
        </w:rPr>
        <w:t>. Как</w:t>
      </w:r>
      <w:r>
        <w:rPr>
          <w:b/>
        </w:rPr>
        <w:t>ой субъект Российской Федерации имее</w:t>
      </w:r>
      <w:r w:rsidRPr="003F165C">
        <w:rPr>
          <w:b/>
        </w:rPr>
        <w:t xml:space="preserve">т </w:t>
      </w:r>
      <w:r>
        <w:rPr>
          <w:b/>
        </w:rPr>
        <w:t>наименьшую плотность населения?</w:t>
      </w:r>
    </w:p>
    <w:tbl>
      <w:tblPr>
        <w:tblW w:w="0" w:type="auto"/>
        <w:tblLook w:val="00A0"/>
      </w:tblPr>
      <w:tblGrid>
        <w:gridCol w:w="3573"/>
        <w:gridCol w:w="3574"/>
      </w:tblGrid>
      <w:tr w:rsidR="008A04BF" w:rsidTr="006D6296">
        <w:tc>
          <w:tcPr>
            <w:tcW w:w="3573" w:type="dxa"/>
          </w:tcPr>
          <w:p w:rsidR="008A04BF" w:rsidRPr="00B73460" w:rsidRDefault="008A04BF" w:rsidP="006D6296">
            <w:pPr>
              <w:ind w:left="720"/>
            </w:pPr>
            <w:r>
              <w:t>А</w:t>
            </w:r>
            <w:r w:rsidRPr="00B73460">
              <w:t>) Тульская область;</w:t>
            </w:r>
          </w:p>
          <w:p w:rsidR="008A04BF" w:rsidRPr="00F112FD" w:rsidRDefault="008A04BF" w:rsidP="006D6296">
            <w:pPr>
              <w:ind w:left="720"/>
            </w:pPr>
            <w:r>
              <w:t>Б</w:t>
            </w:r>
            <w:r w:rsidRPr="00B73460">
              <w:t>) Ненецкий АО;</w:t>
            </w:r>
          </w:p>
        </w:tc>
        <w:tc>
          <w:tcPr>
            <w:tcW w:w="3574" w:type="dxa"/>
          </w:tcPr>
          <w:p w:rsidR="008A04BF" w:rsidRPr="00B73460" w:rsidRDefault="008A04BF" w:rsidP="006D6296">
            <w:pPr>
              <w:ind w:left="720"/>
            </w:pPr>
            <w:r>
              <w:t>В</w:t>
            </w:r>
            <w:r w:rsidRPr="00B73460">
              <w:t xml:space="preserve">) </w:t>
            </w:r>
            <w:r>
              <w:t>Хабаровский край</w:t>
            </w:r>
            <w:r w:rsidRPr="00B73460">
              <w:t>;</w:t>
            </w:r>
          </w:p>
          <w:p w:rsidR="008A04BF" w:rsidRPr="00F112FD" w:rsidRDefault="008A04BF" w:rsidP="006D6296">
            <w:pPr>
              <w:ind w:left="720"/>
            </w:pPr>
            <w:r>
              <w:t>Г</w:t>
            </w:r>
            <w:r w:rsidRPr="00B73460">
              <w:t>) Амурская область.</w:t>
            </w:r>
          </w:p>
        </w:tc>
      </w:tr>
    </w:tbl>
    <w:p w:rsidR="008A04BF" w:rsidRPr="003F165C" w:rsidRDefault="008A04BF" w:rsidP="00F112FD">
      <w:pPr>
        <w:jc w:val="both"/>
        <w:rPr>
          <w:b/>
        </w:rPr>
      </w:pPr>
    </w:p>
    <w:p w:rsidR="008A04BF" w:rsidRDefault="008A04BF" w:rsidP="00F13366">
      <w:pPr>
        <w:jc w:val="both"/>
      </w:pPr>
      <w:r>
        <w:rPr>
          <w:b/>
        </w:rPr>
        <w:t>7</w:t>
      </w:r>
      <w:r w:rsidRPr="003F165C">
        <w:rPr>
          <w:b/>
        </w:rPr>
        <w:t>. Определите район  России  по следующему описанию:</w:t>
      </w:r>
      <w:r w:rsidRPr="00B73460">
        <w:t xml:space="preserve"> «В лесостепной и степной зоне</w:t>
      </w:r>
      <w:r>
        <w:t xml:space="preserve"> этого района</w:t>
      </w:r>
      <w:r w:rsidRPr="00B73460">
        <w:t xml:space="preserve"> развито зерновое хозяйство (яровая пшеница), мясо-молочное скотоводство и овцеводство. В невысоких горах добываются железные и медные руды, в равнинной части – нефть, природный газ, бурый уголь. Получили развитие черная и цветная металлургия, нефтехимия, отрасли оборонно-промышленного комплекса. Здесь расположены четыре города-миллионера»:</w:t>
      </w:r>
    </w:p>
    <w:tbl>
      <w:tblPr>
        <w:tblW w:w="0" w:type="auto"/>
        <w:tblLook w:val="00A0"/>
      </w:tblPr>
      <w:tblGrid>
        <w:gridCol w:w="3573"/>
        <w:gridCol w:w="3574"/>
      </w:tblGrid>
      <w:tr w:rsidR="008A04BF" w:rsidTr="006D6296">
        <w:tc>
          <w:tcPr>
            <w:tcW w:w="3573" w:type="dxa"/>
          </w:tcPr>
          <w:p w:rsidR="008A04BF" w:rsidRPr="00B73460" w:rsidRDefault="008A04BF" w:rsidP="00F112FD">
            <w:r>
              <w:t>А</w:t>
            </w:r>
            <w:r w:rsidRPr="00B73460">
              <w:t xml:space="preserve">) Северо-Западный; </w:t>
            </w:r>
          </w:p>
          <w:p w:rsidR="008A04BF" w:rsidRDefault="008A04BF" w:rsidP="00F112FD">
            <w:r>
              <w:t>Б</w:t>
            </w:r>
            <w:r w:rsidRPr="00B73460">
              <w:t>) Центрально-Черноземный;</w:t>
            </w:r>
          </w:p>
        </w:tc>
        <w:tc>
          <w:tcPr>
            <w:tcW w:w="3574" w:type="dxa"/>
          </w:tcPr>
          <w:p w:rsidR="008A04BF" w:rsidRPr="00B73460" w:rsidRDefault="008A04BF" w:rsidP="006D6296">
            <w:pPr>
              <w:ind w:left="720"/>
            </w:pPr>
            <w:r>
              <w:t>В</w:t>
            </w:r>
            <w:r w:rsidRPr="00B73460">
              <w:t>) Уральский;</w:t>
            </w:r>
          </w:p>
          <w:p w:rsidR="008A04BF" w:rsidRDefault="008A04BF" w:rsidP="006D6296">
            <w:pPr>
              <w:ind w:left="720"/>
            </w:pPr>
            <w:r>
              <w:t>Г</w:t>
            </w:r>
            <w:r w:rsidRPr="00B73460">
              <w:t>) Поволжский.</w:t>
            </w:r>
          </w:p>
        </w:tc>
      </w:tr>
    </w:tbl>
    <w:p w:rsidR="008A04BF" w:rsidRDefault="008A04BF" w:rsidP="00F13366">
      <w:pPr>
        <w:rPr>
          <w:b/>
        </w:rPr>
      </w:pPr>
    </w:p>
    <w:p w:rsidR="008A04BF" w:rsidRPr="004C59AC" w:rsidRDefault="008A04BF" w:rsidP="00F13366">
      <w:pPr>
        <w:rPr>
          <w:b/>
        </w:rPr>
      </w:pPr>
      <w:r w:rsidRPr="004C59AC">
        <w:rPr>
          <w:b/>
        </w:rPr>
        <w:t xml:space="preserve">8. Укажите экономические  районы России, не имеющие выхода к Мировому океану: </w:t>
      </w:r>
    </w:p>
    <w:p w:rsidR="008A04BF" w:rsidRPr="00B73460" w:rsidRDefault="008A04BF" w:rsidP="00F13366">
      <w:pPr>
        <w:ind w:left="720"/>
        <w:jc w:val="both"/>
      </w:pPr>
      <w:r>
        <w:t>А</w:t>
      </w:r>
      <w:r w:rsidRPr="00B73460">
        <w:t xml:space="preserve">) Северо-Кавказский;                  </w:t>
      </w:r>
    </w:p>
    <w:p w:rsidR="008A04BF" w:rsidRPr="00B73460" w:rsidRDefault="008A04BF" w:rsidP="00F13366">
      <w:pPr>
        <w:ind w:left="720"/>
        <w:jc w:val="both"/>
      </w:pPr>
      <w:r>
        <w:t>Б</w:t>
      </w:r>
      <w:r w:rsidRPr="00B73460">
        <w:t xml:space="preserve">)  Центрально-Черноземный; </w:t>
      </w:r>
    </w:p>
    <w:p w:rsidR="008A04BF" w:rsidRPr="00B73460" w:rsidRDefault="008A04BF" w:rsidP="00F13366">
      <w:pPr>
        <w:ind w:left="720"/>
        <w:jc w:val="both"/>
      </w:pPr>
      <w:r>
        <w:t>В</w:t>
      </w:r>
      <w:r w:rsidRPr="00B73460">
        <w:t xml:space="preserve">)  Поволжский;                             </w:t>
      </w:r>
    </w:p>
    <w:p w:rsidR="008A04BF" w:rsidRDefault="008A04BF" w:rsidP="00F13366">
      <w:pPr>
        <w:ind w:left="720"/>
        <w:jc w:val="both"/>
      </w:pPr>
      <w:r>
        <w:t>Г</w:t>
      </w:r>
      <w:r w:rsidRPr="00B73460">
        <w:t>) Центральный.</w:t>
      </w:r>
    </w:p>
    <w:p w:rsidR="008A04BF" w:rsidRDefault="008A04BF" w:rsidP="00F13366">
      <w:pPr>
        <w:jc w:val="both"/>
        <w:rPr>
          <w:b/>
        </w:rPr>
      </w:pPr>
    </w:p>
    <w:p w:rsidR="008A04BF" w:rsidRPr="003F165C" w:rsidRDefault="008A04BF" w:rsidP="00F13366">
      <w:pPr>
        <w:jc w:val="both"/>
        <w:rPr>
          <w:b/>
        </w:rPr>
      </w:pPr>
      <w:r>
        <w:rPr>
          <w:b/>
        </w:rPr>
        <w:t>9</w:t>
      </w:r>
      <w:r w:rsidRPr="003F165C">
        <w:rPr>
          <w:b/>
        </w:rPr>
        <w:t>.  Какое из следующих утверждений является верным?</w:t>
      </w:r>
    </w:p>
    <w:p w:rsidR="008A04BF" w:rsidRPr="00B73460" w:rsidRDefault="008A04BF" w:rsidP="00F112FD">
      <w:pPr>
        <w:ind w:left="426" w:hanging="284"/>
        <w:jc w:val="both"/>
      </w:pPr>
      <w:r>
        <w:t>А</w:t>
      </w:r>
      <w:r w:rsidRPr="00B73460">
        <w:t>) численность населения России составляет более 200 млн. чел.;</w:t>
      </w:r>
    </w:p>
    <w:p w:rsidR="008A04BF" w:rsidRPr="00B73460" w:rsidRDefault="008A04BF" w:rsidP="00F112FD">
      <w:pPr>
        <w:ind w:left="426" w:hanging="284"/>
        <w:jc w:val="both"/>
      </w:pPr>
      <w:r>
        <w:t>Б</w:t>
      </w:r>
      <w:r w:rsidRPr="00B73460">
        <w:t>) крупным районом цветной металлургии является Урал;</w:t>
      </w:r>
    </w:p>
    <w:p w:rsidR="008A04BF" w:rsidRPr="00B73460" w:rsidRDefault="008A04BF" w:rsidP="00F112FD">
      <w:pPr>
        <w:ind w:left="426" w:hanging="284"/>
        <w:jc w:val="both"/>
      </w:pPr>
      <w:r>
        <w:t>В</w:t>
      </w:r>
      <w:r w:rsidRPr="00B73460">
        <w:t>) крупнейшим районом добычи железной руды является Дальний Восток;</w:t>
      </w:r>
    </w:p>
    <w:p w:rsidR="008A04BF" w:rsidRPr="00B73460" w:rsidRDefault="008A04BF" w:rsidP="00F112FD">
      <w:pPr>
        <w:ind w:left="426" w:hanging="284"/>
        <w:jc w:val="both"/>
      </w:pPr>
      <w:r>
        <w:t>Г</w:t>
      </w:r>
      <w:r w:rsidRPr="00B73460">
        <w:t>) крупнейшим районом возделывания льна является Северный  Кавказ.</w:t>
      </w:r>
    </w:p>
    <w:p w:rsidR="008A04BF" w:rsidRDefault="008A04BF" w:rsidP="004C59AC">
      <w:pPr>
        <w:pStyle w:val="BodyText"/>
        <w:ind w:left="426" w:hanging="426"/>
        <w:jc w:val="both"/>
        <w:rPr>
          <w:b/>
          <w:sz w:val="24"/>
        </w:rPr>
      </w:pPr>
    </w:p>
    <w:p w:rsidR="008A04BF" w:rsidRPr="004C59AC" w:rsidRDefault="008A04BF" w:rsidP="004C59AC">
      <w:pPr>
        <w:pStyle w:val="BodyText"/>
        <w:ind w:left="426" w:hanging="426"/>
        <w:jc w:val="both"/>
        <w:rPr>
          <w:b/>
          <w:sz w:val="24"/>
        </w:rPr>
      </w:pPr>
      <w:r>
        <w:rPr>
          <w:b/>
          <w:sz w:val="24"/>
        </w:rPr>
        <w:t xml:space="preserve">10. </w:t>
      </w:r>
      <w:r w:rsidRPr="004C59AC">
        <w:rPr>
          <w:b/>
          <w:sz w:val="24"/>
        </w:rPr>
        <w:t>Одно из утверждений, приведенных ниже – верное, все остальные – распространенные географические заблуждения. Укажите верное утверждение.</w:t>
      </w:r>
    </w:p>
    <w:p w:rsidR="008A04BF" w:rsidRPr="00BB25BE" w:rsidRDefault="008A04BF" w:rsidP="004C59AC">
      <w:pPr>
        <w:ind w:left="426"/>
      </w:pPr>
      <w:r w:rsidRPr="00BB25BE">
        <w:t>А) Стамбул – столица Турции;</w:t>
      </w:r>
    </w:p>
    <w:p w:rsidR="008A04BF" w:rsidRPr="00BB25BE" w:rsidRDefault="008A04BF" w:rsidP="004C59AC">
      <w:pPr>
        <w:ind w:left="426"/>
      </w:pPr>
      <w:r w:rsidRPr="00BB25BE">
        <w:t>Б) Сидней – столица Австралии;</w:t>
      </w:r>
    </w:p>
    <w:p w:rsidR="008A04BF" w:rsidRPr="00BB25BE" w:rsidRDefault="008A04BF" w:rsidP="004C59AC">
      <w:pPr>
        <w:ind w:left="426"/>
      </w:pPr>
      <w:r w:rsidRPr="00BB25BE">
        <w:t>В) Йоханнесбург – столица ЮАР;</w:t>
      </w:r>
    </w:p>
    <w:p w:rsidR="008A04BF" w:rsidRPr="00BB25BE" w:rsidRDefault="008A04BF" w:rsidP="004C59AC">
      <w:pPr>
        <w:ind w:left="426"/>
      </w:pPr>
      <w:r w:rsidRPr="00BB25BE">
        <w:t>Г) Цюрих – столица Швейцарии;</w:t>
      </w:r>
    </w:p>
    <w:p w:rsidR="008A04BF" w:rsidRPr="00BB25BE" w:rsidRDefault="008A04BF" w:rsidP="004C59AC">
      <w:pPr>
        <w:ind w:left="426"/>
      </w:pPr>
      <w:r w:rsidRPr="00BB25BE">
        <w:t>Д) Рио-де-Жанейро – столица Бразилии;</w:t>
      </w:r>
    </w:p>
    <w:p w:rsidR="008A04BF" w:rsidRPr="00BB25BE" w:rsidRDefault="008A04BF" w:rsidP="004C59AC">
      <w:pPr>
        <w:ind w:left="426"/>
      </w:pPr>
      <w:r w:rsidRPr="00BB25BE">
        <w:t>Е) Торонто – столица Канады;</w:t>
      </w:r>
    </w:p>
    <w:p w:rsidR="008A04BF" w:rsidRPr="00BB25BE" w:rsidRDefault="008A04BF" w:rsidP="004C59AC">
      <w:pPr>
        <w:ind w:left="426"/>
      </w:pPr>
      <w:r w:rsidRPr="00BB25BE">
        <w:t>Ж) Мар</w:t>
      </w:r>
      <w:r>
        <w:t>ра</w:t>
      </w:r>
      <w:r w:rsidRPr="00BB25BE">
        <w:t>кеш – столица Марокко;</w:t>
      </w:r>
    </w:p>
    <w:p w:rsidR="008A04BF" w:rsidRPr="00896DDC" w:rsidRDefault="008A04BF" w:rsidP="004C59AC">
      <w:pPr>
        <w:ind w:left="426"/>
      </w:pPr>
      <w:r w:rsidRPr="00BB25BE">
        <w:t xml:space="preserve">З) </w:t>
      </w:r>
      <w:r w:rsidRPr="00896DDC">
        <w:t>Иерусалим – столица Израиля;</w:t>
      </w:r>
    </w:p>
    <w:p w:rsidR="008A04BF" w:rsidRPr="00BB25BE" w:rsidRDefault="008A04BF" w:rsidP="004C59AC">
      <w:pPr>
        <w:ind w:left="426"/>
      </w:pPr>
      <w:r w:rsidRPr="00BB25BE">
        <w:t>И) Будапешт – столица Румынии;</w:t>
      </w:r>
    </w:p>
    <w:p w:rsidR="008A04BF" w:rsidRPr="00BB25BE" w:rsidRDefault="008A04BF" w:rsidP="004C59AC">
      <w:pPr>
        <w:ind w:left="426"/>
      </w:pPr>
      <w:r w:rsidRPr="00BB25BE">
        <w:t>К) Все представленные утверждения являются ложными.</w:t>
      </w:r>
    </w:p>
    <w:p w:rsidR="008A04BF" w:rsidRPr="003F165C" w:rsidRDefault="008A04BF" w:rsidP="004C59AC">
      <w:pPr>
        <w:ind w:left="426" w:hanging="426"/>
        <w:jc w:val="both"/>
        <w:rPr>
          <w:b/>
        </w:rPr>
      </w:pPr>
      <w:r>
        <w:rPr>
          <w:b/>
        </w:rPr>
        <w:t>11. Какая общая черта</w:t>
      </w:r>
      <w:r w:rsidRPr="003F165C">
        <w:rPr>
          <w:b/>
        </w:rPr>
        <w:t xml:space="preserve"> объединяет города</w:t>
      </w:r>
      <w:r>
        <w:rPr>
          <w:b/>
        </w:rPr>
        <w:t>: Москва</w:t>
      </w:r>
      <w:r w:rsidRPr="003F165C">
        <w:rPr>
          <w:b/>
        </w:rPr>
        <w:t xml:space="preserve">, Мехико, Мумбаи? </w:t>
      </w:r>
    </w:p>
    <w:p w:rsidR="008A04BF" w:rsidRPr="00B73460" w:rsidRDefault="008A04BF" w:rsidP="004C59AC">
      <w:pPr>
        <w:ind w:left="720"/>
        <w:jc w:val="both"/>
      </w:pPr>
      <w:r>
        <w:t>А</w:t>
      </w:r>
      <w:r w:rsidRPr="00B73460">
        <w:t>) города расположены в восточном полушарии;</w:t>
      </w:r>
    </w:p>
    <w:p w:rsidR="008A04BF" w:rsidRPr="00B73460" w:rsidRDefault="008A04BF" w:rsidP="004C59AC">
      <w:pPr>
        <w:ind w:left="720"/>
        <w:jc w:val="both"/>
      </w:pPr>
      <w:r>
        <w:t>Б</w:t>
      </w:r>
      <w:r w:rsidRPr="00B73460">
        <w:t>) это центры крупнейших городских агломераций;</w:t>
      </w:r>
    </w:p>
    <w:p w:rsidR="008A04BF" w:rsidRPr="00B73460" w:rsidRDefault="008A04BF" w:rsidP="004C59AC">
      <w:pPr>
        <w:ind w:left="360"/>
        <w:jc w:val="both"/>
      </w:pPr>
      <w:r>
        <w:t xml:space="preserve">      В</w:t>
      </w:r>
      <w:r w:rsidRPr="00B73460">
        <w:t xml:space="preserve">) это столицы государств; </w:t>
      </w:r>
    </w:p>
    <w:p w:rsidR="008A04BF" w:rsidRPr="00B73460" w:rsidRDefault="008A04BF" w:rsidP="004C59AC">
      <w:pPr>
        <w:ind w:left="360"/>
        <w:jc w:val="both"/>
      </w:pPr>
      <w:r>
        <w:t xml:space="preserve">      Г</w:t>
      </w:r>
      <w:r w:rsidRPr="00B73460">
        <w:t xml:space="preserve">) </w:t>
      </w:r>
      <w:r>
        <w:t>города</w:t>
      </w:r>
      <w:r w:rsidRPr="00B73460">
        <w:t xml:space="preserve"> расположены на берегах крупных рек.</w:t>
      </w:r>
    </w:p>
    <w:p w:rsidR="008A04BF" w:rsidRDefault="008A04BF" w:rsidP="00CC13B7">
      <w:pPr>
        <w:jc w:val="both"/>
        <w:rPr>
          <w:b/>
        </w:rPr>
      </w:pPr>
      <w:r w:rsidRPr="00677953">
        <w:rPr>
          <w:b/>
        </w:rPr>
        <w:t>1</w:t>
      </w:r>
      <w:r>
        <w:rPr>
          <w:b/>
        </w:rPr>
        <w:t>2</w:t>
      </w:r>
      <w:r w:rsidRPr="00677953">
        <w:rPr>
          <w:b/>
        </w:rPr>
        <w:t xml:space="preserve">. Определите страну по характерным для нее </w:t>
      </w:r>
      <w:r>
        <w:rPr>
          <w:b/>
        </w:rPr>
        <w:t>терминам</w:t>
      </w:r>
      <w:r w:rsidRPr="00677953">
        <w:rPr>
          <w:b/>
        </w:rPr>
        <w:t xml:space="preserve">: </w:t>
      </w:r>
      <w:r w:rsidRPr="003918B2">
        <w:rPr>
          <w:b/>
          <w:i/>
        </w:rPr>
        <w:t>креолы, гаучо, мясное скотоводство, пшеница</w:t>
      </w:r>
      <w:r w:rsidRPr="00677953">
        <w:rPr>
          <w:b/>
        </w:rPr>
        <w:t xml:space="preserve">: </w:t>
      </w:r>
    </w:p>
    <w:tbl>
      <w:tblPr>
        <w:tblW w:w="0" w:type="auto"/>
        <w:tblLook w:val="00A0"/>
      </w:tblPr>
      <w:tblGrid>
        <w:gridCol w:w="3573"/>
        <w:gridCol w:w="3574"/>
      </w:tblGrid>
      <w:tr w:rsidR="008A04BF" w:rsidTr="006D6296">
        <w:tc>
          <w:tcPr>
            <w:tcW w:w="3573" w:type="dxa"/>
          </w:tcPr>
          <w:p w:rsidR="008A04BF" w:rsidRDefault="008A04BF" w:rsidP="006D6296">
            <w:pPr>
              <w:ind w:left="720"/>
              <w:jc w:val="both"/>
            </w:pPr>
            <w:r>
              <w:t>А) Перу;</w:t>
            </w:r>
          </w:p>
          <w:p w:rsidR="008A04BF" w:rsidRPr="006D6296" w:rsidRDefault="008A04BF" w:rsidP="006D6296">
            <w:pPr>
              <w:ind w:left="720"/>
              <w:jc w:val="both"/>
              <w:rPr>
                <w:b/>
              </w:rPr>
            </w:pPr>
            <w:r>
              <w:t>Б) Коста-Рика;</w:t>
            </w:r>
          </w:p>
        </w:tc>
        <w:tc>
          <w:tcPr>
            <w:tcW w:w="3574" w:type="dxa"/>
          </w:tcPr>
          <w:p w:rsidR="008A04BF" w:rsidRDefault="008A04BF" w:rsidP="006D6296">
            <w:pPr>
              <w:ind w:left="720"/>
              <w:jc w:val="both"/>
            </w:pPr>
            <w:r>
              <w:t>В) Аргентина;</w:t>
            </w:r>
          </w:p>
          <w:p w:rsidR="008A04BF" w:rsidRPr="006D6296" w:rsidRDefault="008A04BF" w:rsidP="006D6296">
            <w:pPr>
              <w:ind w:left="720"/>
              <w:jc w:val="both"/>
              <w:rPr>
                <w:b/>
              </w:rPr>
            </w:pPr>
            <w:r>
              <w:t>Г) Бразилия.</w:t>
            </w:r>
          </w:p>
        </w:tc>
      </w:tr>
    </w:tbl>
    <w:p w:rsidR="008A04BF" w:rsidRPr="00CC13B7" w:rsidRDefault="008A04BF" w:rsidP="00CC13B7">
      <w:pPr>
        <w:jc w:val="both"/>
        <w:rPr>
          <w:b/>
        </w:rPr>
      </w:pPr>
      <w:r w:rsidRPr="00CC13B7">
        <w:rPr>
          <w:b/>
        </w:rPr>
        <w:t>1</w:t>
      </w:r>
      <w:r>
        <w:rPr>
          <w:b/>
        </w:rPr>
        <w:t>3</w:t>
      </w:r>
      <w:r w:rsidRPr="00CC13B7">
        <w:rPr>
          <w:b/>
        </w:rPr>
        <w:t>. Укажите, верны</w:t>
      </w:r>
      <w:r>
        <w:rPr>
          <w:b/>
        </w:rPr>
        <w:t>е из следующих</w:t>
      </w:r>
      <w:r w:rsidRPr="00CC13B7">
        <w:rPr>
          <w:b/>
        </w:rPr>
        <w:t xml:space="preserve"> утверждени</w:t>
      </w:r>
      <w:r>
        <w:rPr>
          <w:b/>
        </w:rPr>
        <w:t>й</w:t>
      </w:r>
      <w:r w:rsidRPr="00CC13B7">
        <w:rPr>
          <w:b/>
        </w:rPr>
        <w:t>:</w:t>
      </w:r>
    </w:p>
    <w:p w:rsidR="008A04BF" w:rsidRPr="00CC13B7" w:rsidRDefault="008A04BF" w:rsidP="003918B2">
      <w:pPr>
        <w:ind w:left="567" w:hanging="283"/>
        <w:jc w:val="both"/>
      </w:pPr>
      <w:r>
        <w:t>А</w:t>
      </w:r>
      <w:r w:rsidRPr="00CC13B7">
        <w:t>) демографический взрыв – это рост городского населения в развивающихся странах за последнюю четверть века;</w:t>
      </w:r>
    </w:p>
    <w:p w:rsidR="008A04BF" w:rsidRDefault="008A04BF" w:rsidP="003918B2">
      <w:pPr>
        <w:ind w:left="567" w:hanging="283"/>
        <w:jc w:val="both"/>
      </w:pPr>
      <w:r>
        <w:t>Б) для Монако, Японии, ФРГ Сингапура характерен очень низкий общий коэффициент рождаемости населения;</w:t>
      </w:r>
    </w:p>
    <w:p w:rsidR="008A04BF" w:rsidRDefault="008A04BF" w:rsidP="003918B2">
      <w:pPr>
        <w:ind w:left="567" w:hanging="283"/>
        <w:jc w:val="both"/>
      </w:pPr>
      <w:r>
        <w:t>В) доля колоний в площади территории современного мира составляет около 10%;</w:t>
      </w:r>
    </w:p>
    <w:p w:rsidR="008A04BF" w:rsidRDefault="008A04BF" w:rsidP="003918B2">
      <w:pPr>
        <w:ind w:left="567" w:hanging="283"/>
        <w:jc w:val="both"/>
      </w:pPr>
      <w:r>
        <w:t>Г) крупнейшие страны Африки по числу жителей – Нигерия, ЮАР, Египет.</w:t>
      </w:r>
    </w:p>
    <w:p w:rsidR="008A04BF" w:rsidRPr="00CC13B7" w:rsidRDefault="008A04BF" w:rsidP="00CC13B7">
      <w:pPr>
        <w:jc w:val="both"/>
        <w:rPr>
          <w:b/>
        </w:rPr>
      </w:pPr>
      <w:r w:rsidRPr="00CC13B7">
        <w:rPr>
          <w:b/>
        </w:rPr>
        <w:t>1</w:t>
      </w:r>
      <w:r>
        <w:rPr>
          <w:b/>
        </w:rPr>
        <w:t>4. В каких двух</w:t>
      </w:r>
      <w:r w:rsidRPr="00CC13B7">
        <w:rPr>
          <w:b/>
        </w:rPr>
        <w:t xml:space="preserve"> экономических районах России с равнинным рельефом важную роль играет речной  транспорт, добывается нефть и природный газ, развита рыбная промышленность, атомная энергетика? </w:t>
      </w:r>
    </w:p>
    <w:p w:rsidR="008A04BF" w:rsidRPr="00B73460" w:rsidRDefault="008A04BF" w:rsidP="00CC13B7">
      <w:pPr>
        <w:ind w:left="720"/>
        <w:jc w:val="both"/>
      </w:pPr>
      <w:r w:rsidRPr="00B73460">
        <w:t xml:space="preserve">    </w:t>
      </w:r>
      <w:r>
        <w:t>А</w:t>
      </w:r>
      <w:r w:rsidRPr="00B73460">
        <w:t>) Северо-Западный и  Волго-Вятский;</w:t>
      </w:r>
    </w:p>
    <w:p w:rsidR="008A04BF" w:rsidRPr="00B73460" w:rsidRDefault="008A04BF" w:rsidP="00CC13B7">
      <w:pPr>
        <w:ind w:left="720"/>
        <w:jc w:val="both"/>
      </w:pPr>
      <w:r w:rsidRPr="00B73460">
        <w:t xml:space="preserve">    </w:t>
      </w:r>
      <w:r>
        <w:t>Б</w:t>
      </w:r>
      <w:r w:rsidRPr="00B73460">
        <w:t>) Центральный и Поволжский;</w:t>
      </w:r>
    </w:p>
    <w:p w:rsidR="008A04BF" w:rsidRPr="00B73460" w:rsidRDefault="008A04BF" w:rsidP="00CC13B7">
      <w:pPr>
        <w:ind w:left="720"/>
        <w:jc w:val="both"/>
      </w:pPr>
      <w:r>
        <w:t xml:space="preserve">    В</w:t>
      </w:r>
      <w:r w:rsidRPr="00B73460">
        <w:t xml:space="preserve">) Дальневосточный и Северный; </w:t>
      </w:r>
    </w:p>
    <w:p w:rsidR="008A04BF" w:rsidRPr="00B73460" w:rsidRDefault="008A04BF" w:rsidP="00CC13B7">
      <w:pPr>
        <w:ind w:left="720"/>
        <w:jc w:val="both"/>
      </w:pPr>
      <w:r w:rsidRPr="00B73460">
        <w:t xml:space="preserve">    </w:t>
      </w:r>
      <w:r>
        <w:t>Г</w:t>
      </w:r>
      <w:r w:rsidRPr="00B73460">
        <w:t>) Поволжский и  Северный.</w:t>
      </w:r>
    </w:p>
    <w:p w:rsidR="008A04BF" w:rsidRPr="006C358C" w:rsidRDefault="008A04BF" w:rsidP="006C358C">
      <w:pPr>
        <w:jc w:val="both"/>
        <w:rPr>
          <w:b/>
        </w:rPr>
      </w:pPr>
      <w:r w:rsidRPr="006C358C">
        <w:rPr>
          <w:b/>
        </w:rPr>
        <w:t>1</w:t>
      </w:r>
      <w:r>
        <w:rPr>
          <w:b/>
        </w:rPr>
        <w:t>5</w:t>
      </w:r>
      <w:r w:rsidRPr="006C358C">
        <w:rPr>
          <w:b/>
        </w:rPr>
        <w:t xml:space="preserve">. На каком острове Индонезии наиболее высока плотность населения, расположена столица страны, наиболее развита промышленность и рисосеяние? </w:t>
      </w:r>
    </w:p>
    <w:tbl>
      <w:tblPr>
        <w:tblW w:w="0" w:type="auto"/>
        <w:tblLook w:val="00A0"/>
      </w:tblPr>
      <w:tblGrid>
        <w:gridCol w:w="3573"/>
        <w:gridCol w:w="3574"/>
      </w:tblGrid>
      <w:tr w:rsidR="008A04BF" w:rsidTr="006D6296">
        <w:tc>
          <w:tcPr>
            <w:tcW w:w="3573" w:type="dxa"/>
          </w:tcPr>
          <w:p w:rsidR="008A04BF" w:rsidRDefault="008A04BF" w:rsidP="006D6296">
            <w:pPr>
              <w:jc w:val="both"/>
            </w:pPr>
            <w:r>
              <w:t>А) Суматра;</w:t>
            </w:r>
          </w:p>
          <w:p w:rsidR="008A04BF" w:rsidRDefault="008A04BF" w:rsidP="006D6296">
            <w:pPr>
              <w:jc w:val="both"/>
            </w:pPr>
            <w:r>
              <w:t>Б) Калимантан;</w:t>
            </w:r>
          </w:p>
        </w:tc>
        <w:tc>
          <w:tcPr>
            <w:tcW w:w="3574" w:type="dxa"/>
          </w:tcPr>
          <w:p w:rsidR="008A04BF" w:rsidRDefault="008A04BF" w:rsidP="006D6296">
            <w:pPr>
              <w:ind w:left="720"/>
              <w:jc w:val="both"/>
            </w:pPr>
            <w:r>
              <w:t>В) Ява;</w:t>
            </w:r>
          </w:p>
          <w:p w:rsidR="008A04BF" w:rsidRDefault="008A04BF" w:rsidP="006D6296">
            <w:pPr>
              <w:ind w:left="720"/>
              <w:jc w:val="both"/>
            </w:pPr>
            <w:r>
              <w:t>Г) Бали.</w:t>
            </w:r>
          </w:p>
        </w:tc>
      </w:tr>
    </w:tbl>
    <w:p w:rsidR="008A04BF" w:rsidRDefault="008A04BF" w:rsidP="00CC13B7">
      <w:pPr>
        <w:jc w:val="both"/>
        <w:rPr>
          <w:b/>
        </w:rPr>
      </w:pPr>
    </w:p>
    <w:p w:rsidR="008A04BF" w:rsidRDefault="008A04BF" w:rsidP="00CC13B7">
      <w:pPr>
        <w:jc w:val="both"/>
        <w:rPr>
          <w:b/>
        </w:rPr>
      </w:pPr>
      <w:r w:rsidRPr="003F165C">
        <w:rPr>
          <w:b/>
        </w:rPr>
        <w:t>1</w:t>
      </w:r>
      <w:r>
        <w:rPr>
          <w:b/>
        </w:rPr>
        <w:t>6</w:t>
      </w:r>
      <w:r w:rsidRPr="003F165C">
        <w:rPr>
          <w:b/>
        </w:rPr>
        <w:t>. Определите  страну по ее краткому описанию:</w:t>
      </w:r>
      <w:r>
        <w:t xml:space="preserve"> </w:t>
      </w:r>
      <w:r>
        <w:rPr>
          <w:b/>
        </w:rPr>
        <w:t xml:space="preserve"> </w:t>
      </w:r>
    </w:p>
    <w:p w:rsidR="008A04BF" w:rsidRDefault="008A04BF" w:rsidP="00CC13B7">
      <w:pPr>
        <w:jc w:val="both"/>
      </w:pPr>
      <w:r>
        <w:t>«Эта страна  восхитительной природы с живописными горными вершинами, с зелеными долинами и обширными равнинами расположена на юге материка. На юге страны простираются  кедровые леса, а на северо-западе жаркие равнины сменяются песками пустыни. В недрах залегают огромные запасы полезных ископаемых: алмазы, золото, уголь, медь, железная руда и др., а по запасам марганцевых руд она занимает первое место в мире. Страна относится к экономически развитым странам мира».</w:t>
      </w:r>
    </w:p>
    <w:tbl>
      <w:tblPr>
        <w:tblW w:w="0" w:type="auto"/>
        <w:tblInd w:w="720" w:type="dxa"/>
        <w:tblLook w:val="00A0"/>
      </w:tblPr>
      <w:tblGrid>
        <w:gridCol w:w="3185"/>
        <w:gridCol w:w="3242"/>
      </w:tblGrid>
      <w:tr w:rsidR="008A04BF" w:rsidTr="006D6296">
        <w:tc>
          <w:tcPr>
            <w:tcW w:w="3573" w:type="dxa"/>
          </w:tcPr>
          <w:p w:rsidR="008A04BF" w:rsidRDefault="008A04BF" w:rsidP="006D6296">
            <w:pPr>
              <w:ind w:left="720"/>
              <w:jc w:val="both"/>
            </w:pPr>
            <w:r>
              <w:t>А) Канада;</w:t>
            </w:r>
          </w:p>
          <w:p w:rsidR="008A04BF" w:rsidRDefault="008A04BF" w:rsidP="006D6296">
            <w:pPr>
              <w:ind w:left="720"/>
              <w:jc w:val="both"/>
            </w:pPr>
            <w:r>
              <w:t>Б) ЮАР;</w:t>
            </w:r>
          </w:p>
        </w:tc>
        <w:tc>
          <w:tcPr>
            <w:tcW w:w="3574" w:type="dxa"/>
          </w:tcPr>
          <w:p w:rsidR="008A04BF" w:rsidRDefault="008A04BF" w:rsidP="006D6296">
            <w:pPr>
              <w:ind w:left="720"/>
              <w:jc w:val="both"/>
            </w:pPr>
            <w:r>
              <w:t>В) Китай;</w:t>
            </w:r>
          </w:p>
          <w:p w:rsidR="008A04BF" w:rsidRDefault="008A04BF" w:rsidP="006D6296">
            <w:pPr>
              <w:ind w:left="720"/>
              <w:jc w:val="both"/>
            </w:pPr>
            <w:r>
              <w:t>Г) Мавритания.</w:t>
            </w:r>
          </w:p>
        </w:tc>
      </w:tr>
    </w:tbl>
    <w:p w:rsidR="008A04BF" w:rsidRDefault="008A04BF" w:rsidP="00413091">
      <w:pPr>
        <w:jc w:val="both"/>
        <w:rPr>
          <w:b/>
        </w:rPr>
      </w:pPr>
    </w:p>
    <w:p w:rsidR="008A04BF" w:rsidRPr="003F165C" w:rsidRDefault="008A04BF" w:rsidP="00413091">
      <w:pPr>
        <w:jc w:val="both"/>
        <w:rPr>
          <w:b/>
        </w:rPr>
      </w:pPr>
      <w:r w:rsidRPr="003F165C">
        <w:rPr>
          <w:b/>
        </w:rPr>
        <w:t>1</w:t>
      </w:r>
      <w:r>
        <w:rPr>
          <w:b/>
        </w:rPr>
        <w:t>7</w:t>
      </w:r>
      <w:r w:rsidRPr="003F165C">
        <w:rPr>
          <w:b/>
        </w:rPr>
        <w:t>. Укажите фактор, повлиявший на размещение предприятий черной металлургии в следующих центрах: Марсель, Дюнкерк, Баошань, Токио, Кавасаки, Фукуяма:</w:t>
      </w:r>
    </w:p>
    <w:p w:rsidR="008A04BF" w:rsidRPr="003918B2" w:rsidRDefault="008A04BF" w:rsidP="003918B2">
      <w:pPr>
        <w:ind w:left="426" w:hanging="284"/>
        <w:jc w:val="both"/>
        <w:rPr>
          <w:sz w:val="22"/>
          <w:szCs w:val="22"/>
        </w:rPr>
      </w:pPr>
      <w:r>
        <w:t xml:space="preserve">А) </w:t>
      </w:r>
      <w:r w:rsidRPr="003918B2">
        <w:rPr>
          <w:sz w:val="22"/>
          <w:szCs w:val="22"/>
        </w:rPr>
        <w:t>ориентация на местные ресурсы каменного угля и железной руды;</w:t>
      </w:r>
    </w:p>
    <w:p w:rsidR="008A04BF" w:rsidRDefault="008A04BF" w:rsidP="003918B2">
      <w:pPr>
        <w:ind w:left="426" w:hanging="284"/>
        <w:jc w:val="both"/>
      </w:pPr>
      <w:r>
        <w:t>Б) ориентация на месторождения каменного угля;</w:t>
      </w:r>
    </w:p>
    <w:p w:rsidR="008A04BF" w:rsidRDefault="008A04BF" w:rsidP="003918B2">
      <w:pPr>
        <w:ind w:left="426" w:hanging="284"/>
        <w:jc w:val="both"/>
      </w:pPr>
      <w:r>
        <w:t>В) ориентация на железорудные месторождения;</w:t>
      </w:r>
    </w:p>
    <w:p w:rsidR="008A04BF" w:rsidRDefault="008A04BF" w:rsidP="005A7AF4">
      <w:pPr>
        <w:ind w:left="426" w:hanging="284"/>
      </w:pPr>
      <w:r>
        <w:t>Г) ориентация на импортный уголь и железную руду, доставляемых морским транспортом.</w:t>
      </w:r>
      <w:r>
        <w:tab/>
        <w:t xml:space="preserve">   </w:t>
      </w:r>
    </w:p>
    <w:p w:rsidR="008A04BF" w:rsidRDefault="008A04BF" w:rsidP="004C2E10">
      <w:pPr>
        <w:jc w:val="both"/>
        <w:rPr>
          <w:b/>
        </w:rPr>
      </w:pPr>
    </w:p>
    <w:p w:rsidR="008A04BF" w:rsidRPr="00677953" w:rsidRDefault="008A04BF" w:rsidP="004C2E10">
      <w:pPr>
        <w:jc w:val="both"/>
        <w:rPr>
          <w:b/>
        </w:rPr>
      </w:pPr>
      <w:r>
        <w:rPr>
          <w:b/>
        </w:rPr>
        <w:t>18</w:t>
      </w:r>
      <w:r w:rsidRPr="00677953">
        <w:rPr>
          <w:b/>
        </w:rPr>
        <w:t>. Определите страну по этническому составу ее населения:</w:t>
      </w:r>
    </w:p>
    <w:p w:rsidR="008A04BF" w:rsidRDefault="008A04BF" w:rsidP="00F778F9">
      <w:pPr>
        <w:ind w:left="709" w:hanging="709"/>
        <w:jc w:val="both"/>
      </w:pPr>
      <w:r>
        <w:t xml:space="preserve">       А) фламандцы – 60%, валлоны – 40%, итальянцы – 3%, французы – 1%, немцы – 1%, испанцы – 1%, голландцы – 1%, турки – 1%;</w:t>
      </w:r>
    </w:p>
    <w:p w:rsidR="008A04BF" w:rsidRDefault="008A04BF" w:rsidP="00F778F9">
      <w:pPr>
        <w:ind w:left="709" w:hanging="709"/>
        <w:jc w:val="both"/>
      </w:pPr>
      <w:r>
        <w:t xml:space="preserve">       Б) пуштуны – 53%, таджики – 20%, хазарейцы – 9%, узбеки – 9%, туркмены – 3%, белуджи – 1%. </w:t>
      </w:r>
      <w:r>
        <w:tab/>
        <w:t xml:space="preserve">   </w:t>
      </w:r>
    </w:p>
    <w:tbl>
      <w:tblPr>
        <w:tblW w:w="0" w:type="auto"/>
        <w:tblLook w:val="00A0"/>
      </w:tblPr>
      <w:tblGrid>
        <w:gridCol w:w="3573"/>
        <w:gridCol w:w="3574"/>
      </w:tblGrid>
      <w:tr w:rsidR="008A04BF" w:rsidTr="006D6296">
        <w:tc>
          <w:tcPr>
            <w:tcW w:w="3573" w:type="dxa"/>
          </w:tcPr>
          <w:p w:rsidR="008A04BF" w:rsidRDefault="008A04BF" w:rsidP="006D6296">
            <w:pPr>
              <w:ind w:left="708"/>
              <w:jc w:val="both"/>
            </w:pPr>
          </w:p>
          <w:p w:rsidR="008A04BF" w:rsidRDefault="008A04BF" w:rsidP="006D6296">
            <w:pPr>
              <w:ind w:left="708"/>
              <w:jc w:val="both"/>
            </w:pPr>
            <w:r>
              <w:t>1) Перу;</w:t>
            </w:r>
          </w:p>
          <w:p w:rsidR="008A04BF" w:rsidRDefault="008A04BF" w:rsidP="006D6296">
            <w:pPr>
              <w:ind w:left="708"/>
              <w:jc w:val="both"/>
            </w:pPr>
            <w:r>
              <w:t>2) Коста-Рика;</w:t>
            </w:r>
          </w:p>
          <w:p w:rsidR="008A04BF" w:rsidRDefault="008A04BF" w:rsidP="006D6296">
            <w:pPr>
              <w:ind w:left="708"/>
              <w:jc w:val="both"/>
            </w:pPr>
            <w:r>
              <w:t>3) Бельгия;</w:t>
            </w:r>
          </w:p>
        </w:tc>
        <w:tc>
          <w:tcPr>
            <w:tcW w:w="3574" w:type="dxa"/>
          </w:tcPr>
          <w:p w:rsidR="008A04BF" w:rsidRDefault="008A04BF" w:rsidP="006D6296">
            <w:pPr>
              <w:ind w:left="720"/>
              <w:jc w:val="both"/>
            </w:pPr>
          </w:p>
          <w:p w:rsidR="008A04BF" w:rsidRDefault="008A04BF" w:rsidP="006D6296">
            <w:pPr>
              <w:ind w:left="720"/>
              <w:jc w:val="both"/>
            </w:pPr>
            <w:r>
              <w:t>4) Аргентина;</w:t>
            </w:r>
          </w:p>
          <w:p w:rsidR="008A04BF" w:rsidRDefault="008A04BF" w:rsidP="006D6296">
            <w:pPr>
              <w:ind w:left="720"/>
              <w:jc w:val="both"/>
            </w:pPr>
            <w:r>
              <w:t>5) Афганистан;</w:t>
            </w:r>
          </w:p>
          <w:p w:rsidR="008A04BF" w:rsidRDefault="008A04BF" w:rsidP="006D6296">
            <w:pPr>
              <w:ind w:left="720"/>
              <w:jc w:val="both"/>
            </w:pPr>
            <w:r>
              <w:t>6) Бразилия.</w:t>
            </w:r>
          </w:p>
          <w:p w:rsidR="008A04BF" w:rsidRDefault="008A04BF" w:rsidP="006D6296">
            <w:pPr>
              <w:ind w:left="720"/>
              <w:jc w:val="both"/>
            </w:pPr>
          </w:p>
        </w:tc>
      </w:tr>
      <w:tr w:rsidR="008A04BF" w:rsidTr="006D62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573" w:type="dxa"/>
          </w:tcPr>
          <w:p w:rsidR="008A04BF" w:rsidRDefault="008A04BF" w:rsidP="006D6296">
            <w:pPr>
              <w:jc w:val="both"/>
            </w:pPr>
            <w:r>
              <w:t>А)</w:t>
            </w:r>
          </w:p>
        </w:tc>
        <w:tc>
          <w:tcPr>
            <w:tcW w:w="3574" w:type="dxa"/>
          </w:tcPr>
          <w:p w:rsidR="008A04BF" w:rsidRDefault="008A04BF" w:rsidP="006D6296">
            <w:pPr>
              <w:jc w:val="both"/>
            </w:pPr>
            <w:r>
              <w:t>Б)</w:t>
            </w:r>
          </w:p>
        </w:tc>
      </w:tr>
      <w:tr w:rsidR="008A04BF" w:rsidTr="006D62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573" w:type="dxa"/>
          </w:tcPr>
          <w:p w:rsidR="008A04BF" w:rsidRDefault="008A04BF" w:rsidP="006D6296">
            <w:pPr>
              <w:jc w:val="both"/>
            </w:pPr>
          </w:p>
        </w:tc>
        <w:tc>
          <w:tcPr>
            <w:tcW w:w="3574" w:type="dxa"/>
          </w:tcPr>
          <w:p w:rsidR="008A04BF" w:rsidRDefault="008A04BF" w:rsidP="006D6296">
            <w:pPr>
              <w:jc w:val="both"/>
            </w:pPr>
          </w:p>
        </w:tc>
      </w:tr>
    </w:tbl>
    <w:p w:rsidR="008A04BF" w:rsidRDefault="008A04BF" w:rsidP="00F778F9">
      <w:pPr>
        <w:jc w:val="both"/>
      </w:pPr>
    </w:p>
    <w:p w:rsidR="008A04BF" w:rsidRDefault="008A04BF" w:rsidP="004C2E10">
      <w:pPr>
        <w:jc w:val="both"/>
        <w:rPr>
          <w:b/>
        </w:rPr>
      </w:pPr>
      <w:r w:rsidRPr="003F165C">
        <w:rPr>
          <w:b/>
        </w:rPr>
        <w:t>1</w:t>
      </w:r>
      <w:r>
        <w:rPr>
          <w:b/>
        </w:rPr>
        <w:t>9</w:t>
      </w:r>
      <w:r w:rsidRPr="003F165C">
        <w:rPr>
          <w:b/>
        </w:rPr>
        <w:t>. Каким странам мира соответствуют половозрастные пирамиды</w:t>
      </w:r>
      <w:r>
        <w:rPr>
          <w:b/>
        </w:rPr>
        <w:t>, изображенные</w:t>
      </w:r>
      <w:r w:rsidRPr="003F165C">
        <w:rPr>
          <w:b/>
        </w:rPr>
        <w:t xml:space="preserve"> на рис. 1 (укажите соответствие):  </w:t>
      </w:r>
    </w:p>
    <w:p w:rsidR="008A04BF" w:rsidRPr="003F165C" w:rsidRDefault="008A04BF" w:rsidP="004C2E10">
      <w:pPr>
        <w:jc w:val="both"/>
        <w:rPr>
          <w:b/>
        </w:rPr>
      </w:pPr>
    </w:p>
    <w:tbl>
      <w:tblPr>
        <w:tblW w:w="0" w:type="auto"/>
        <w:tblInd w:w="108" w:type="dxa"/>
        <w:tblLook w:val="00A0"/>
      </w:tblPr>
      <w:tblGrid>
        <w:gridCol w:w="3812"/>
        <w:gridCol w:w="3227"/>
      </w:tblGrid>
      <w:tr w:rsidR="008A04BF" w:rsidTr="006D6296">
        <w:tc>
          <w:tcPr>
            <w:tcW w:w="3812" w:type="dxa"/>
          </w:tcPr>
          <w:p w:rsidR="008A04BF" w:rsidRPr="00B73460" w:rsidRDefault="008A04BF" w:rsidP="006D6296">
            <w:pPr>
              <w:jc w:val="both"/>
            </w:pPr>
            <w:r w:rsidRPr="00B73460">
              <w:t>1) Россия;</w:t>
            </w:r>
          </w:p>
          <w:p w:rsidR="008A04BF" w:rsidRDefault="008A04BF" w:rsidP="006D6296">
            <w:pPr>
              <w:jc w:val="both"/>
            </w:pPr>
            <w:r w:rsidRPr="00B73460">
              <w:t xml:space="preserve">2) </w:t>
            </w:r>
            <w:r w:rsidRPr="006D6296">
              <w:rPr>
                <w:sz w:val="22"/>
                <w:szCs w:val="22"/>
              </w:rPr>
              <w:t>Объединенные Арабские Эмираты;</w:t>
            </w:r>
          </w:p>
        </w:tc>
        <w:tc>
          <w:tcPr>
            <w:tcW w:w="3227" w:type="dxa"/>
          </w:tcPr>
          <w:p w:rsidR="008A04BF" w:rsidRPr="00B73460" w:rsidRDefault="008A04BF" w:rsidP="006D6296">
            <w:pPr>
              <w:ind w:left="360"/>
              <w:jc w:val="both"/>
            </w:pPr>
            <w:r w:rsidRPr="00B73460">
              <w:t xml:space="preserve">      3) Афганистан; </w:t>
            </w:r>
          </w:p>
          <w:p w:rsidR="008A04BF" w:rsidRDefault="008A04BF" w:rsidP="006D6296">
            <w:pPr>
              <w:ind w:left="360"/>
              <w:jc w:val="both"/>
            </w:pPr>
            <w:r w:rsidRPr="00B73460">
              <w:t xml:space="preserve">      4) Дания.</w:t>
            </w:r>
          </w:p>
        </w:tc>
      </w:tr>
    </w:tbl>
    <w:p w:rsidR="008A04BF" w:rsidRDefault="008A04BF" w:rsidP="004C2E10">
      <w:pPr>
        <w:ind w:left="360"/>
        <w:jc w:val="both"/>
      </w:pPr>
    </w:p>
    <w:p w:rsidR="008A04BF" w:rsidRDefault="008A04BF" w:rsidP="004C2E10">
      <w:pPr>
        <w:ind w:left="360"/>
        <w:jc w:val="both"/>
      </w:pPr>
    </w:p>
    <w:p w:rsidR="008A04BF" w:rsidRDefault="008A04BF" w:rsidP="004C2E10">
      <w:pPr>
        <w:ind w:left="360"/>
        <w:jc w:val="both"/>
      </w:pPr>
    </w:p>
    <w:p w:rsidR="008A04BF" w:rsidRDefault="008A04BF" w:rsidP="004C2E10">
      <w:pPr>
        <w:ind w:left="360"/>
        <w:jc w:val="both"/>
      </w:pPr>
    </w:p>
    <w:p w:rsidR="008A04BF" w:rsidRDefault="008A04BF" w:rsidP="004C2E10">
      <w:pPr>
        <w:ind w:left="360"/>
        <w:jc w:val="both"/>
      </w:pPr>
      <w:r>
        <w:pict>
          <v:shape id="_x0000_i1027" type="#_x0000_t75" style="width:272.25pt;height:294.75pt">
            <v:imagedata r:id="rId7" o:title=""/>
          </v:shape>
        </w:pict>
      </w:r>
    </w:p>
    <w:p w:rsidR="008A04BF" w:rsidRDefault="008A04BF" w:rsidP="004C2E10">
      <w:pPr>
        <w:ind w:left="360"/>
        <w:jc w:val="center"/>
        <w:rPr>
          <w:sz w:val="22"/>
          <w:szCs w:val="22"/>
        </w:rPr>
      </w:pPr>
    </w:p>
    <w:p w:rsidR="008A04BF" w:rsidRDefault="008A04BF" w:rsidP="004C2E10">
      <w:pPr>
        <w:ind w:left="360"/>
        <w:jc w:val="center"/>
        <w:rPr>
          <w:sz w:val="22"/>
          <w:szCs w:val="22"/>
        </w:rPr>
      </w:pPr>
      <w:r w:rsidRPr="00F13366">
        <w:rPr>
          <w:sz w:val="22"/>
          <w:szCs w:val="22"/>
        </w:rPr>
        <w:t>Рис. 1. Половозрастные пирамиды некоторых стран мира (2012 г.)</w:t>
      </w:r>
    </w:p>
    <w:p w:rsidR="008A04BF" w:rsidRPr="00F13366" w:rsidRDefault="008A04BF" w:rsidP="004C2E10">
      <w:pPr>
        <w:ind w:left="360"/>
        <w:jc w:val="center"/>
        <w:rPr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86"/>
        <w:gridCol w:w="1787"/>
        <w:gridCol w:w="1787"/>
        <w:gridCol w:w="1787"/>
      </w:tblGrid>
      <w:tr w:rsidR="008A04BF" w:rsidTr="004C2E10">
        <w:tc>
          <w:tcPr>
            <w:tcW w:w="1786" w:type="dxa"/>
          </w:tcPr>
          <w:p w:rsidR="008A04BF" w:rsidRPr="004C2E10" w:rsidRDefault="008A04BF" w:rsidP="004C2E10">
            <w:pPr>
              <w:jc w:val="both"/>
              <w:rPr>
                <w:b/>
              </w:rPr>
            </w:pPr>
            <w:r w:rsidRPr="004C2E10">
              <w:rPr>
                <w:b/>
              </w:rPr>
              <w:t>1)</w:t>
            </w:r>
          </w:p>
        </w:tc>
        <w:tc>
          <w:tcPr>
            <w:tcW w:w="1787" w:type="dxa"/>
          </w:tcPr>
          <w:p w:rsidR="008A04BF" w:rsidRPr="004C2E10" w:rsidRDefault="008A04BF" w:rsidP="004C2E10">
            <w:pPr>
              <w:jc w:val="both"/>
              <w:rPr>
                <w:b/>
              </w:rPr>
            </w:pPr>
            <w:r w:rsidRPr="004C2E10">
              <w:rPr>
                <w:b/>
              </w:rPr>
              <w:t>2)</w:t>
            </w:r>
          </w:p>
        </w:tc>
        <w:tc>
          <w:tcPr>
            <w:tcW w:w="1787" w:type="dxa"/>
          </w:tcPr>
          <w:p w:rsidR="008A04BF" w:rsidRPr="004C2E10" w:rsidRDefault="008A04BF" w:rsidP="004C2E10">
            <w:pPr>
              <w:jc w:val="both"/>
              <w:rPr>
                <w:b/>
              </w:rPr>
            </w:pPr>
            <w:r w:rsidRPr="004C2E10">
              <w:rPr>
                <w:b/>
              </w:rPr>
              <w:t>3)</w:t>
            </w:r>
          </w:p>
        </w:tc>
        <w:tc>
          <w:tcPr>
            <w:tcW w:w="1787" w:type="dxa"/>
          </w:tcPr>
          <w:p w:rsidR="008A04BF" w:rsidRPr="004C2E10" w:rsidRDefault="008A04BF" w:rsidP="004C2E10">
            <w:pPr>
              <w:jc w:val="both"/>
              <w:rPr>
                <w:b/>
              </w:rPr>
            </w:pPr>
            <w:r w:rsidRPr="004C2E10">
              <w:rPr>
                <w:b/>
              </w:rPr>
              <w:t>4)</w:t>
            </w:r>
          </w:p>
        </w:tc>
      </w:tr>
      <w:tr w:rsidR="008A04BF" w:rsidTr="004C2E10">
        <w:tc>
          <w:tcPr>
            <w:tcW w:w="1786" w:type="dxa"/>
          </w:tcPr>
          <w:p w:rsidR="008A04BF" w:rsidRPr="004C2E10" w:rsidRDefault="008A04BF" w:rsidP="004C2E10">
            <w:pPr>
              <w:jc w:val="both"/>
              <w:rPr>
                <w:b/>
              </w:rPr>
            </w:pPr>
          </w:p>
        </w:tc>
        <w:tc>
          <w:tcPr>
            <w:tcW w:w="1787" w:type="dxa"/>
          </w:tcPr>
          <w:p w:rsidR="008A04BF" w:rsidRPr="004C2E10" w:rsidRDefault="008A04BF" w:rsidP="004C2E10">
            <w:pPr>
              <w:jc w:val="both"/>
              <w:rPr>
                <w:b/>
              </w:rPr>
            </w:pPr>
          </w:p>
        </w:tc>
        <w:tc>
          <w:tcPr>
            <w:tcW w:w="1787" w:type="dxa"/>
          </w:tcPr>
          <w:p w:rsidR="008A04BF" w:rsidRPr="004C2E10" w:rsidRDefault="008A04BF" w:rsidP="004C2E10">
            <w:pPr>
              <w:jc w:val="both"/>
              <w:rPr>
                <w:b/>
              </w:rPr>
            </w:pPr>
          </w:p>
        </w:tc>
        <w:tc>
          <w:tcPr>
            <w:tcW w:w="1787" w:type="dxa"/>
          </w:tcPr>
          <w:p w:rsidR="008A04BF" w:rsidRPr="004C2E10" w:rsidRDefault="008A04BF" w:rsidP="004C2E10">
            <w:pPr>
              <w:jc w:val="both"/>
              <w:rPr>
                <w:b/>
              </w:rPr>
            </w:pPr>
          </w:p>
        </w:tc>
      </w:tr>
    </w:tbl>
    <w:p w:rsidR="008A04BF" w:rsidRDefault="008A04BF" w:rsidP="009E06F6">
      <w:pPr>
        <w:rPr>
          <w:b/>
        </w:rPr>
      </w:pPr>
    </w:p>
    <w:p w:rsidR="008A04BF" w:rsidRDefault="008A04BF" w:rsidP="007D65BB">
      <w:pPr>
        <w:rPr>
          <w:b/>
          <w:sz w:val="22"/>
          <w:szCs w:val="22"/>
        </w:rPr>
      </w:pPr>
      <w:r>
        <w:rPr>
          <w:b/>
          <w:sz w:val="22"/>
          <w:szCs w:val="22"/>
        </w:rPr>
        <w:t>20</w:t>
      </w:r>
      <w:r w:rsidRPr="00614A54">
        <w:rPr>
          <w:b/>
          <w:sz w:val="22"/>
          <w:szCs w:val="22"/>
        </w:rPr>
        <w:t>.</w:t>
      </w:r>
      <w:r>
        <w:rPr>
          <w:b/>
          <w:sz w:val="22"/>
          <w:szCs w:val="22"/>
        </w:rPr>
        <w:t>Какой об</w:t>
      </w:r>
      <w:r w:rsidRPr="00614A54">
        <w:rPr>
          <w:b/>
          <w:sz w:val="22"/>
          <w:szCs w:val="22"/>
        </w:rPr>
        <w:t>ъект изображен на снимке</w:t>
      </w:r>
      <w:r>
        <w:rPr>
          <w:b/>
          <w:sz w:val="22"/>
          <w:szCs w:val="22"/>
        </w:rPr>
        <w:t>?</w:t>
      </w:r>
    </w:p>
    <w:p w:rsidR="008A04BF" w:rsidRDefault="008A04BF" w:rsidP="007D65BB">
      <w:pPr>
        <w:rPr>
          <w:b/>
          <w:sz w:val="22"/>
          <w:szCs w:val="22"/>
        </w:rPr>
      </w:pPr>
    </w:p>
    <w:tbl>
      <w:tblPr>
        <w:tblW w:w="0" w:type="auto"/>
        <w:tblLook w:val="01E0"/>
      </w:tblPr>
      <w:tblGrid>
        <w:gridCol w:w="3573"/>
        <w:gridCol w:w="3574"/>
      </w:tblGrid>
      <w:tr w:rsidR="008A04BF" w:rsidTr="006D6296">
        <w:tc>
          <w:tcPr>
            <w:tcW w:w="3573" w:type="dxa"/>
          </w:tcPr>
          <w:p w:rsidR="008A04BF" w:rsidRPr="006D6296" w:rsidRDefault="008A04BF" w:rsidP="00614A54">
            <w:pPr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А) Берингов пролив;</w:t>
            </w:r>
          </w:p>
          <w:p w:rsidR="008A04BF" w:rsidRPr="006D6296" w:rsidRDefault="008A04BF" w:rsidP="00614A54">
            <w:pPr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Б) пролив Босфор;</w:t>
            </w:r>
          </w:p>
        </w:tc>
        <w:tc>
          <w:tcPr>
            <w:tcW w:w="3574" w:type="dxa"/>
          </w:tcPr>
          <w:p w:rsidR="008A04BF" w:rsidRPr="006D6296" w:rsidRDefault="008A04BF" w:rsidP="00614A54">
            <w:pPr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В) Гибралтарский пролив;</w:t>
            </w:r>
          </w:p>
          <w:p w:rsidR="008A04BF" w:rsidRPr="006D6296" w:rsidRDefault="008A04BF" w:rsidP="007D65BB">
            <w:pPr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Г) Суэцкий канал.</w:t>
            </w:r>
          </w:p>
        </w:tc>
      </w:tr>
    </w:tbl>
    <w:p w:rsidR="008A04BF" w:rsidRDefault="008A04BF" w:rsidP="007D65BB">
      <w:pPr>
        <w:rPr>
          <w:sz w:val="16"/>
          <w:szCs w:val="16"/>
        </w:rPr>
      </w:pPr>
    </w:p>
    <w:p w:rsidR="008A04BF" w:rsidRDefault="008A04BF" w:rsidP="007D65BB">
      <w:pPr>
        <w:rPr>
          <w:noProof/>
        </w:rPr>
      </w:pPr>
      <w:r>
        <w:rPr>
          <w:sz w:val="16"/>
          <w:szCs w:val="16"/>
        </w:rPr>
        <w:t xml:space="preserve"> </w:t>
      </w:r>
      <w:r>
        <w:rPr>
          <w:noProof/>
        </w:rPr>
        <w:pict>
          <v:shape id="Рисунок 25" o:spid="_x0000_i1028" type="#_x0000_t75" alt="http://www.nat-geo.ru/upload/iblock/1c6/1c6a20a1e125eb3cbc8d0f4138b7ad1a.jpg" style="width:241.5pt;height:175.5pt;visibility:visible">
            <v:imagedata r:id="rId8" o:title=""/>
          </v:shape>
        </w:pict>
      </w:r>
    </w:p>
    <w:p w:rsidR="008A04BF" w:rsidRDefault="008A04BF" w:rsidP="007D65BB">
      <w:pPr>
        <w:rPr>
          <w:b/>
          <w:noProof/>
        </w:rPr>
      </w:pPr>
    </w:p>
    <w:p w:rsidR="008A04BF" w:rsidRPr="004C2E10" w:rsidRDefault="008A04BF" w:rsidP="007D65BB">
      <w:pPr>
        <w:rPr>
          <w:b/>
          <w:noProof/>
        </w:rPr>
      </w:pPr>
      <w:r>
        <w:rPr>
          <w:b/>
          <w:noProof/>
        </w:rPr>
        <w:t xml:space="preserve">Назовите </w:t>
      </w:r>
      <w:r w:rsidRPr="004C2E10">
        <w:rPr>
          <w:b/>
          <w:noProof/>
        </w:rPr>
        <w:t>моря</w:t>
      </w:r>
      <w:r>
        <w:rPr>
          <w:b/>
          <w:noProof/>
        </w:rPr>
        <w:t xml:space="preserve">, которые он </w:t>
      </w:r>
      <w:r w:rsidRPr="004C2E10">
        <w:rPr>
          <w:b/>
          <w:noProof/>
        </w:rPr>
        <w:t>соединяет?</w:t>
      </w:r>
    </w:p>
    <w:p w:rsidR="008A04BF" w:rsidRDefault="008A04BF" w:rsidP="00B83C5B">
      <w:pPr>
        <w:pStyle w:val="Style1"/>
        <w:widowControl/>
        <w:spacing w:line="240" w:lineRule="auto"/>
        <w:ind w:firstLine="0"/>
        <w:jc w:val="center"/>
        <w:rPr>
          <w:rFonts w:ascii="Times New Roman" w:hAnsi="Times New Roman"/>
          <w:b/>
        </w:rPr>
      </w:pPr>
    </w:p>
    <w:p w:rsidR="008A04BF" w:rsidRPr="006C5DED" w:rsidRDefault="008A04BF" w:rsidP="00B83C5B">
      <w:pPr>
        <w:pStyle w:val="Style1"/>
        <w:widowControl/>
        <w:spacing w:line="240" w:lineRule="auto"/>
        <w:ind w:firstLine="0"/>
        <w:jc w:val="center"/>
      </w:pPr>
      <w:r w:rsidRPr="006C5DED">
        <w:rPr>
          <w:rFonts w:ascii="Times New Roman" w:hAnsi="Times New Roman"/>
          <w:b/>
        </w:rPr>
        <w:t>Теоретический раунд</w:t>
      </w:r>
    </w:p>
    <w:p w:rsidR="008A04BF" w:rsidRPr="006C5DED" w:rsidRDefault="008A04BF" w:rsidP="00B83C5B">
      <w:pPr>
        <w:pStyle w:val="style1cxspmiddle"/>
        <w:spacing w:before="0" w:beforeAutospacing="0" w:after="0" w:afterAutospacing="0"/>
        <w:jc w:val="center"/>
        <w:rPr>
          <w:b/>
        </w:rPr>
      </w:pPr>
      <w:r w:rsidRPr="006C5DED">
        <w:rPr>
          <w:b/>
        </w:rPr>
        <w:t>Задания с развернутым ответом</w:t>
      </w:r>
    </w:p>
    <w:p w:rsidR="008A04BF" w:rsidRDefault="008A04BF" w:rsidP="007D65BB">
      <w:pPr>
        <w:rPr>
          <w:b/>
          <w:sz w:val="22"/>
          <w:szCs w:val="22"/>
        </w:rPr>
      </w:pPr>
      <w:r>
        <w:rPr>
          <w:b/>
          <w:sz w:val="22"/>
          <w:szCs w:val="22"/>
        </w:rPr>
        <w:t>Задание 21.</w:t>
      </w:r>
    </w:p>
    <w:p w:rsidR="008A04BF" w:rsidRDefault="008A04BF" w:rsidP="00E92919">
      <w:pPr>
        <w:jc w:val="both"/>
      </w:pPr>
      <w:r w:rsidRPr="00DE717E">
        <w:rPr>
          <w:b/>
        </w:rPr>
        <w:t>А)</w:t>
      </w:r>
      <w:r>
        <w:rPr>
          <w:b/>
        </w:rPr>
        <w:t xml:space="preserve"> </w:t>
      </w:r>
      <w:r w:rsidRPr="00805D0C">
        <w:t>Р</w:t>
      </w:r>
      <w:r>
        <w:t xml:space="preserve">ассчитайте коэффициент старения населения Свердловской области в начале 2016 г., если численность населения региона составляла 4330 тыс. чел., а численность населения в возрасте 60 лет и старше – 903,2 тыс. чел. Оцените уровень демографической старости региона. </w:t>
      </w:r>
    </w:p>
    <w:p w:rsidR="008A04BF" w:rsidRDefault="008A04BF" w:rsidP="00E92919">
      <w:pPr>
        <w:jc w:val="both"/>
      </w:pPr>
      <w:r w:rsidRPr="00DE717E">
        <w:rPr>
          <w:b/>
        </w:rPr>
        <w:t>Б)</w:t>
      </w:r>
      <w:r>
        <w:t xml:space="preserve"> По данным табл. 1. объясните, почему коэффициент старения сельского населения Свердловской области выше, чем городского? Укажите причины старения населения.</w:t>
      </w:r>
    </w:p>
    <w:p w:rsidR="008A04BF" w:rsidRDefault="008A04BF" w:rsidP="00E92919">
      <w:pPr>
        <w:jc w:val="right"/>
      </w:pPr>
      <w:r>
        <w:t>Таблица 1</w:t>
      </w:r>
    </w:p>
    <w:p w:rsidR="008A04BF" w:rsidRPr="00CA6D9B" w:rsidRDefault="008A04BF" w:rsidP="00E92919">
      <w:pPr>
        <w:jc w:val="center"/>
        <w:rPr>
          <w:b/>
        </w:rPr>
      </w:pPr>
      <w:r w:rsidRPr="00CA6D9B">
        <w:rPr>
          <w:b/>
        </w:rPr>
        <w:t>Динамика коэффициента старения населения Свердловской области за 2010-2016 гг.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23"/>
        <w:gridCol w:w="1851"/>
        <w:gridCol w:w="1863"/>
        <w:gridCol w:w="1810"/>
      </w:tblGrid>
      <w:tr w:rsidR="008A04BF" w:rsidTr="006D6296">
        <w:tc>
          <w:tcPr>
            <w:tcW w:w="2392" w:type="dxa"/>
            <w:vMerge w:val="restart"/>
          </w:tcPr>
          <w:p w:rsidR="008A04BF" w:rsidRPr="006D6296" w:rsidRDefault="008A04BF" w:rsidP="006D6296">
            <w:pPr>
              <w:jc w:val="center"/>
              <w:rPr>
                <w:b/>
              </w:rPr>
            </w:pPr>
            <w:r w:rsidRPr="006D6296">
              <w:rPr>
                <w:b/>
              </w:rPr>
              <w:t>Год</w:t>
            </w:r>
          </w:p>
        </w:tc>
        <w:tc>
          <w:tcPr>
            <w:tcW w:w="7179" w:type="dxa"/>
            <w:gridSpan w:val="3"/>
          </w:tcPr>
          <w:p w:rsidR="008A04BF" w:rsidRPr="006D6296" w:rsidRDefault="008A04BF" w:rsidP="006D6296">
            <w:pPr>
              <w:jc w:val="center"/>
              <w:rPr>
                <w:b/>
              </w:rPr>
            </w:pPr>
            <w:r w:rsidRPr="006D6296">
              <w:rPr>
                <w:b/>
              </w:rPr>
              <w:t>Коэффициент старения, %</w:t>
            </w:r>
          </w:p>
        </w:tc>
      </w:tr>
      <w:tr w:rsidR="008A04BF" w:rsidTr="006D6296">
        <w:tc>
          <w:tcPr>
            <w:tcW w:w="2392" w:type="dxa"/>
            <w:vMerge/>
          </w:tcPr>
          <w:p w:rsidR="008A04BF" w:rsidRPr="006D6296" w:rsidRDefault="008A04BF" w:rsidP="006D6296">
            <w:pPr>
              <w:jc w:val="center"/>
              <w:rPr>
                <w:b/>
              </w:rPr>
            </w:pPr>
          </w:p>
        </w:tc>
        <w:tc>
          <w:tcPr>
            <w:tcW w:w="2393" w:type="dxa"/>
          </w:tcPr>
          <w:p w:rsidR="008A04BF" w:rsidRPr="006D6296" w:rsidRDefault="008A04BF" w:rsidP="006D6296">
            <w:pPr>
              <w:jc w:val="center"/>
              <w:rPr>
                <w:b/>
              </w:rPr>
            </w:pPr>
            <w:r w:rsidRPr="006D6296">
              <w:rPr>
                <w:b/>
              </w:rPr>
              <w:t>Все население</w:t>
            </w:r>
          </w:p>
        </w:tc>
        <w:tc>
          <w:tcPr>
            <w:tcW w:w="2393" w:type="dxa"/>
          </w:tcPr>
          <w:p w:rsidR="008A04BF" w:rsidRPr="006D6296" w:rsidRDefault="008A04BF" w:rsidP="006D6296">
            <w:pPr>
              <w:jc w:val="center"/>
              <w:rPr>
                <w:b/>
              </w:rPr>
            </w:pPr>
            <w:r w:rsidRPr="006D6296">
              <w:rPr>
                <w:b/>
              </w:rPr>
              <w:t>Городское</w:t>
            </w:r>
          </w:p>
        </w:tc>
        <w:tc>
          <w:tcPr>
            <w:tcW w:w="2393" w:type="dxa"/>
          </w:tcPr>
          <w:p w:rsidR="008A04BF" w:rsidRPr="006D6296" w:rsidRDefault="008A04BF" w:rsidP="006D6296">
            <w:pPr>
              <w:jc w:val="center"/>
              <w:rPr>
                <w:b/>
              </w:rPr>
            </w:pPr>
            <w:r w:rsidRPr="006D6296">
              <w:rPr>
                <w:b/>
              </w:rPr>
              <w:t>Сельское</w:t>
            </w:r>
          </w:p>
        </w:tc>
      </w:tr>
      <w:tr w:rsidR="008A04BF" w:rsidTr="006D6296">
        <w:tc>
          <w:tcPr>
            <w:tcW w:w="2392" w:type="dxa"/>
          </w:tcPr>
          <w:p w:rsidR="008A04BF" w:rsidRPr="006D6296" w:rsidRDefault="008A04BF" w:rsidP="006D6296">
            <w:pPr>
              <w:jc w:val="center"/>
              <w:rPr>
                <w:vertAlign w:val="superscript"/>
              </w:rPr>
            </w:pPr>
            <w:r>
              <w:t>2010*</w:t>
            </w:r>
          </w:p>
        </w:tc>
        <w:tc>
          <w:tcPr>
            <w:tcW w:w="2393" w:type="dxa"/>
          </w:tcPr>
          <w:p w:rsidR="008A04BF" w:rsidRPr="00202392" w:rsidRDefault="008A04BF" w:rsidP="006D6296">
            <w:pPr>
              <w:jc w:val="center"/>
            </w:pPr>
            <w:r>
              <w:t>18,6</w:t>
            </w:r>
          </w:p>
        </w:tc>
        <w:tc>
          <w:tcPr>
            <w:tcW w:w="2393" w:type="dxa"/>
          </w:tcPr>
          <w:p w:rsidR="008A04BF" w:rsidRPr="00202392" w:rsidRDefault="008A04BF" w:rsidP="006D6296">
            <w:pPr>
              <w:jc w:val="center"/>
            </w:pPr>
            <w:r>
              <w:t>18,4</w:t>
            </w:r>
          </w:p>
        </w:tc>
        <w:tc>
          <w:tcPr>
            <w:tcW w:w="2393" w:type="dxa"/>
          </w:tcPr>
          <w:p w:rsidR="008A04BF" w:rsidRPr="00202392" w:rsidRDefault="008A04BF" w:rsidP="006D6296">
            <w:pPr>
              <w:jc w:val="center"/>
            </w:pPr>
            <w:r>
              <w:t>19,3</w:t>
            </w:r>
          </w:p>
        </w:tc>
      </w:tr>
      <w:tr w:rsidR="008A04BF" w:rsidTr="006D6296">
        <w:tc>
          <w:tcPr>
            <w:tcW w:w="2392" w:type="dxa"/>
          </w:tcPr>
          <w:p w:rsidR="008A04BF" w:rsidRPr="006D6296" w:rsidRDefault="008A04BF" w:rsidP="006D6296">
            <w:pPr>
              <w:jc w:val="center"/>
              <w:rPr>
                <w:vertAlign w:val="superscript"/>
              </w:rPr>
            </w:pPr>
            <w:r>
              <w:t>2013</w:t>
            </w:r>
            <w:r w:rsidRPr="006D6296">
              <w:rPr>
                <w:vertAlign w:val="superscript"/>
              </w:rPr>
              <w:t>**</w:t>
            </w:r>
          </w:p>
        </w:tc>
        <w:tc>
          <w:tcPr>
            <w:tcW w:w="2393" w:type="dxa"/>
          </w:tcPr>
          <w:p w:rsidR="008A04BF" w:rsidRDefault="008A04BF" w:rsidP="006D6296">
            <w:pPr>
              <w:jc w:val="center"/>
            </w:pPr>
            <w:r>
              <w:t>19,5</w:t>
            </w:r>
          </w:p>
        </w:tc>
        <w:tc>
          <w:tcPr>
            <w:tcW w:w="2393" w:type="dxa"/>
          </w:tcPr>
          <w:p w:rsidR="008A04BF" w:rsidRDefault="008A04BF" w:rsidP="006D6296">
            <w:pPr>
              <w:jc w:val="center"/>
            </w:pPr>
            <w:r>
              <w:t>19,2</w:t>
            </w:r>
          </w:p>
        </w:tc>
        <w:tc>
          <w:tcPr>
            <w:tcW w:w="2393" w:type="dxa"/>
          </w:tcPr>
          <w:p w:rsidR="008A04BF" w:rsidRDefault="008A04BF" w:rsidP="006D6296">
            <w:pPr>
              <w:jc w:val="center"/>
            </w:pPr>
            <w:r>
              <w:t>20,6</w:t>
            </w:r>
          </w:p>
        </w:tc>
      </w:tr>
      <w:tr w:rsidR="008A04BF" w:rsidTr="006D6296">
        <w:tc>
          <w:tcPr>
            <w:tcW w:w="2392" w:type="dxa"/>
          </w:tcPr>
          <w:p w:rsidR="008A04BF" w:rsidRPr="006D6296" w:rsidRDefault="008A04BF" w:rsidP="006D6296">
            <w:pPr>
              <w:jc w:val="center"/>
              <w:rPr>
                <w:vertAlign w:val="superscript"/>
              </w:rPr>
            </w:pPr>
            <w:r>
              <w:t>2016</w:t>
            </w:r>
            <w:r w:rsidRPr="006D6296">
              <w:rPr>
                <w:vertAlign w:val="superscript"/>
              </w:rPr>
              <w:t>**</w:t>
            </w:r>
          </w:p>
        </w:tc>
        <w:tc>
          <w:tcPr>
            <w:tcW w:w="2393" w:type="dxa"/>
          </w:tcPr>
          <w:p w:rsidR="008A04BF" w:rsidRDefault="008A04BF" w:rsidP="006D6296">
            <w:pPr>
              <w:jc w:val="center"/>
            </w:pPr>
          </w:p>
        </w:tc>
        <w:tc>
          <w:tcPr>
            <w:tcW w:w="2393" w:type="dxa"/>
          </w:tcPr>
          <w:p w:rsidR="008A04BF" w:rsidRDefault="008A04BF" w:rsidP="006D6296">
            <w:pPr>
              <w:jc w:val="center"/>
            </w:pPr>
            <w:r>
              <w:t>20,5</w:t>
            </w:r>
          </w:p>
        </w:tc>
        <w:tc>
          <w:tcPr>
            <w:tcW w:w="2393" w:type="dxa"/>
          </w:tcPr>
          <w:p w:rsidR="008A04BF" w:rsidRDefault="008A04BF" w:rsidP="006D6296">
            <w:pPr>
              <w:jc w:val="center"/>
            </w:pPr>
            <w:r>
              <w:t>22,9</w:t>
            </w:r>
          </w:p>
        </w:tc>
      </w:tr>
    </w:tbl>
    <w:p w:rsidR="008A04BF" w:rsidRDefault="008A04BF" w:rsidP="00E92919">
      <w:pPr>
        <w:jc w:val="both"/>
        <w:rPr>
          <w:sz w:val="22"/>
          <w:szCs w:val="22"/>
          <w:vertAlign w:val="superscript"/>
        </w:rPr>
      </w:pPr>
    </w:p>
    <w:p w:rsidR="008A04BF" w:rsidRPr="00202392" w:rsidRDefault="008A04BF" w:rsidP="00E92919">
      <w:pPr>
        <w:jc w:val="both"/>
        <w:rPr>
          <w:sz w:val="22"/>
          <w:szCs w:val="22"/>
        </w:rPr>
      </w:pPr>
      <w:r w:rsidRPr="00202392">
        <w:rPr>
          <w:sz w:val="22"/>
          <w:szCs w:val="22"/>
          <w:vertAlign w:val="superscript"/>
        </w:rPr>
        <w:t>*</w:t>
      </w:r>
      <w:r w:rsidRPr="00202392">
        <w:rPr>
          <w:sz w:val="22"/>
          <w:szCs w:val="22"/>
        </w:rPr>
        <w:t xml:space="preserve"> по данным переписи населения,</w:t>
      </w:r>
    </w:p>
    <w:p w:rsidR="008A04BF" w:rsidRDefault="008A04BF" w:rsidP="00E92919">
      <w:pPr>
        <w:jc w:val="both"/>
        <w:rPr>
          <w:sz w:val="22"/>
          <w:szCs w:val="22"/>
        </w:rPr>
      </w:pPr>
      <w:r w:rsidRPr="00202392">
        <w:rPr>
          <w:sz w:val="22"/>
          <w:szCs w:val="22"/>
          <w:vertAlign w:val="superscript"/>
        </w:rPr>
        <w:t>**</w:t>
      </w:r>
      <w:r w:rsidRPr="00202392">
        <w:rPr>
          <w:sz w:val="22"/>
          <w:szCs w:val="22"/>
        </w:rPr>
        <w:t>на начало года.</w:t>
      </w:r>
    </w:p>
    <w:p w:rsidR="008A04BF" w:rsidRDefault="008A04BF" w:rsidP="00872FAF">
      <w:pPr>
        <w:jc w:val="both"/>
        <w:rPr>
          <w:b/>
        </w:rPr>
      </w:pPr>
    </w:p>
    <w:p w:rsidR="008A04BF" w:rsidRDefault="008A04BF" w:rsidP="00872FAF">
      <w:pPr>
        <w:jc w:val="both"/>
        <w:rPr>
          <w:b/>
        </w:rPr>
      </w:pPr>
      <w:r w:rsidRPr="00872FAF">
        <w:rPr>
          <w:b/>
        </w:rPr>
        <w:t>Задание 2</w:t>
      </w:r>
      <w:r>
        <w:rPr>
          <w:b/>
        </w:rPr>
        <w:t>2</w:t>
      </w:r>
      <w:r w:rsidRPr="00872FAF">
        <w:rPr>
          <w:b/>
        </w:rPr>
        <w:t>.</w:t>
      </w:r>
    </w:p>
    <w:p w:rsidR="008A04BF" w:rsidRDefault="008A04BF" w:rsidP="00FE3295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Рассмотрите фотографии. </w:t>
      </w:r>
    </w:p>
    <w:p w:rsidR="008A04BF" w:rsidRDefault="008A04BF" w:rsidP="00FE3295">
      <w:pPr>
        <w:rPr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84"/>
        <w:gridCol w:w="2269"/>
        <w:gridCol w:w="2394"/>
      </w:tblGrid>
      <w:tr w:rsidR="008A04BF" w:rsidTr="00896DDC">
        <w:tc>
          <w:tcPr>
            <w:tcW w:w="2485" w:type="dxa"/>
          </w:tcPr>
          <w:p w:rsidR="008A04BF" w:rsidRPr="00FE3295" w:rsidRDefault="008A04BF" w:rsidP="00470C72">
            <w:pPr>
              <w:rPr>
                <w:sz w:val="16"/>
                <w:szCs w:val="16"/>
              </w:rPr>
            </w:pPr>
            <w:r w:rsidRPr="0014031B">
              <w:rPr>
                <w:noProof/>
              </w:rPr>
              <w:pict>
                <v:shape id="_x0000_i1029" type="#_x0000_t75" alt="Картинки по запросу река чусовая природный парк" style="width:126pt;height:82.5pt;visibility:visible">
                  <v:imagedata r:id="rId9" o:title=""/>
                </v:shape>
              </w:pict>
            </w:r>
          </w:p>
        </w:tc>
        <w:tc>
          <w:tcPr>
            <w:tcW w:w="2271" w:type="dxa"/>
          </w:tcPr>
          <w:p w:rsidR="008A04BF" w:rsidRPr="00FE3295" w:rsidRDefault="008A04BF" w:rsidP="00470C72">
            <w:pPr>
              <w:rPr>
                <w:sz w:val="16"/>
                <w:szCs w:val="16"/>
              </w:rPr>
            </w:pPr>
            <w:r w:rsidRPr="0014031B">
              <w:rPr>
                <w:noProof/>
              </w:rPr>
              <w:pict>
                <v:shape id="_x0000_i1030" type="#_x0000_t75" alt="http://www.koktur.ru/assets/images/img/ural/nevyansk2.jpg" style="width:114pt;height:84pt;visibility:visible">
                  <v:imagedata r:id="rId10" o:title=""/>
                </v:shape>
              </w:pict>
            </w:r>
          </w:p>
        </w:tc>
        <w:tc>
          <w:tcPr>
            <w:tcW w:w="2391" w:type="dxa"/>
          </w:tcPr>
          <w:p w:rsidR="008A04BF" w:rsidRPr="00FE3295" w:rsidRDefault="008A04BF" w:rsidP="00470C72">
            <w:pPr>
              <w:rPr>
                <w:sz w:val="16"/>
                <w:szCs w:val="16"/>
              </w:rPr>
            </w:pPr>
            <w:r w:rsidRPr="0014031B">
              <w:rPr>
                <w:noProof/>
              </w:rPr>
              <w:pict>
                <v:shape id="_x0000_i1031" type="#_x0000_t75" alt="http://www.uralweb.ru/p/uw/pages/9(38).jpg" style="width:120.75pt;height:74.25pt;visibility:visible">
                  <v:imagedata r:id="rId11" o:title=""/>
                </v:shape>
              </w:pict>
            </w:r>
          </w:p>
        </w:tc>
      </w:tr>
      <w:tr w:rsidR="008A04BF" w:rsidRPr="003D0FC8" w:rsidTr="00896DDC">
        <w:tc>
          <w:tcPr>
            <w:tcW w:w="2485" w:type="dxa"/>
          </w:tcPr>
          <w:p w:rsidR="008A04BF" w:rsidRPr="00FE3295" w:rsidRDefault="008A04BF" w:rsidP="00470C72">
            <w:pPr>
              <w:rPr>
                <w:b/>
              </w:rPr>
            </w:pPr>
          </w:p>
          <w:p w:rsidR="008A04BF" w:rsidRPr="00FE3295" w:rsidRDefault="008A04BF" w:rsidP="00470C72">
            <w:pPr>
              <w:rPr>
                <w:b/>
              </w:rPr>
            </w:pPr>
            <w:r w:rsidRPr="00FE3295">
              <w:rPr>
                <w:b/>
              </w:rPr>
              <w:t>А)</w:t>
            </w:r>
          </w:p>
        </w:tc>
        <w:tc>
          <w:tcPr>
            <w:tcW w:w="2271" w:type="dxa"/>
          </w:tcPr>
          <w:p w:rsidR="008A04BF" w:rsidRPr="00FE3295" w:rsidRDefault="008A04BF" w:rsidP="00470C72">
            <w:pPr>
              <w:rPr>
                <w:b/>
              </w:rPr>
            </w:pPr>
          </w:p>
          <w:p w:rsidR="008A04BF" w:rsidRPr="00FE3295" w:rsidRDefault="008A04BF" w:rsidP="00470C72">
            <w:pPr>
              <w:rPr>
                <w:b/>
              </w:rPr>
            </w:pPr>
            <w:r w:rsidRPr="00FE3295">
              <w:rPr>
                <w:b/>
              </w:rPr>
              <w:t>Б)</w:t>
            </w:r>
          </w:p>
        </w:tc>
        <w:tc>
          <w:tcPr>
            <w:tcW w:w="2391" w:type="dxa"/>
          </w:tcPr>
          <w:p w:rsidR="008A04BF" w:rsidRPr="00FE3295" w:rsidRDefault="008A04BF" w:rsidP="00470C72">
            <w:pPr>
              <w:rPr>
                <w:b/>
              </w:rPr>
            </w:pPr>
          </w:p>
          <w:p w:rsidR="008A04BF" w:rsidRPr="00FE3295" w:rsidRDefault="008A04BF" w:rsidP="00470C72">
            <w:pPr>
              <w:rPr>
                <w:b/>
              </w:rPr>
            </w:pPr>
            <w:r w:rsidRPr="00FE3295">
              <w:rPr>
                <w:b/>
              </w:rPr>
              <w:t>В)</w:t>
            </w:r>
          </w:p>
        </w:tc>
      </w:tr>
      <w:tr w:rsidR="008A04BF" w:rsidRPr="003D0FC8" w:rsidTr="00896DDC">
        <w:tc>
          <w:tcPr>
            <w:tcW w:w="2485" w:type="dxa"/>
          </w:tcPr>
          <w:p w:rsidR="008A04BF" w:rsidRPr="00FE3295" w:rsidRDefault="008A04BF" w:rsidP="00470C72">
            <w:pPr>
              <w:rPr>
                <w:b/>
                <w:sz w:val="16"/>
                <w:szCs w:val="16"/>
              </w:rPr>
            </w:pPr>
            <w:r w:rsidRPr="0014031B">
              <w:rPr>
                <w:noProof/>
              </w:rPr>
              <w:pict>
                <v:shape id="_x0000_i1032" type="#_x0000_t75" alt="http://www.oblgazeta.ru/media/cache/f5/8f/f58f1952b3609417801d130e6d29d165.jpg" style="width:115.5pt;height:78pt;visibility:visible">
                  <v:imagedata r:id="rId12" o:title=""/>
                </v:shape>
              </w:pict>
            </w:r>
          </w:p>
        </w:tc>
        <w:tc>
          <w:tcPr>
            <w:tcW w:w="2271" w:type="dxa"/>
          </w:tcPr>
          <w:p w:rsidR="008A04BF" w:rsidRPr="00FE3295" w:rsidRDefault="008A04BF" w:rsidP="00470C72">
            <w:pPr>
              <w:rPr>
                <w:b/>
                <w:sz w:val="16"/>
                <w:szCs w:val="16"/>
              </w:rPr>
            </w:pPr>
            <w:r>
              <w:pict>
                <v:shape id="_x0000_i1033" type="#_x0000_t75" alt="" style="width:104.25pt;height:78pt">
                  <v:imagedata r:id="rId13" r:href="rId14"/>
                </v:shape>
              </w:pict>
            </w:r>
          </w:p>
        </w:tc>
        <w:tc>
          <w:tcPr>
            <w:tcW w:w="2391" w:type="dxa"/>
          </w:tcPr>
          <w:p w:rsidR="008A04BF" w:rsidRPr="00FE3295" w:rsidRDefault="008A04BF" w:rsidP="00470C72">
            <w:pPr>
              <w:rPr>
                <w:b/>
                <w:sz w:val="16"/>
                <w:szCs w:val="16"/>
              </w:rPr>
            </w:pPr>
            <w:r w:rsidRPr="0014031B">
              <w:rPr>
                <w:noProof/>
              </w:rPr>
              <w:pict>
                <v:shape id="_x0000_i1034" type="#_x0000_t75" alt="Картинки по запросу ганина яма фото" style="width:107.25pt;height:76.5pt;visibility:visible">
                  <v:imagedata r:id="rId15" o:title=""/>
                </v:shape>
              </w:pict>
            </w:r>
          </w:p>
        </w:tc>
      </w:tr>
      <w:tr w:rsidR="008A04BF" w:rsidRPr="00413091" w:rsidTr="00896DDC">
        <w:tc>
          <w:tcPr>
            <w:tcW w:w="2485" w:type="dxa"/>
          </w:tcPr>
          <w:p w:rsidR="008A04BF" w:rsidRPr="00FE3295" w:rsidRDefault="008A04BF" w:rsidP="00470C72">
            <w:pPr>
              <w:rPr>
                <w:b/>
              </w:rPr>
            </w:pPr>
            <w:r w:rsidRPr="00FE3295">
              <w:rPr>
                <w:b/>
              </w:rPr>
              <w:t>Г)</w:t>
            </w:r>
          </w:p>
        </w:tc>
        <w:tc>
          <w:tcPr>
            <w:tcW w:w="2271" w:type="dxa"/>
          </w:tcPr>
          <w:p w:rsidR="008A04BF" w:rsidRPr="00FE3295" w:rsidRDefault="008A04BF" w:rsidP="00470C72">
            <w:pPr>
              <w:rPr>
                <w:b/>
              </w:rPr>
            </w:pPr>
            <w:r w:rsidRPr="00FE3295">
              <w:rPr>
                <w:b/>
              </w:rPr>
              <w:t>Д)</w:t>
            </w:r>
          </w:p>
        </w:tc>
        <w:tc>
          <w:tcPr>
            <w:tcW w:w="2391" w:type="dxa"/>
          </w:tcPr>
          <w:p w:rsidR="008A04BF" w:rsidRPr="00FE3295" w:rsidRDefault="008A04BF" w:rsidP="00470C72">
            <w:pPr>
              <w:rPr>
                <w:b/>
              </w:rPr>
            </w:pPr>
            <w:r w:rsidRPr="00FE3295">
              <w:rPr>
                <w:b/>
              </w:rPr>
              <w:t>Е)</w:t>
            </w:r>
          </w:p>
        </w:tc>
      </w:tr>
    </w:tbl>
    <w:p w:rsidR="008A04BF" w:rsidRDefault="008A04BF" w:rsidP="00896DDC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А) Опред</w:t>
      </w:r>
      <w:r w:rsidRPr="003D0FC8">
        <w:rPr>
          <w:rFonts w:ascii="Times New Roman" w:hAnsi="Times New Roman"/>
          <w:b/>
          <w:sz w:val="24"/>
          <w:szCs w:val="24"/>
        </w:rPr>
        <w:t xml:space="preserve">елите </w:t>
      </w:r>
      <w:r>
        <w:rPr>
          <w:rFonts w:ascii="Times New Roman" w:hAnsi="Times New Roman"/>
          <w:b/>
          <w:sz w:val="24"/>
          <w:szCs w:val="24"/>
        </w:rPr>
        <w:t xml:space="preserve">достопримечательности </w:t>
      </w:r>
      <w:r w:rsidRPr="003D0FC8">
        <w:rPr>
          <w:rFonts w:ascii="Times New Roman" w:hAnsi="Times New Roman"/>
          <w:b/>
          <w:sz w:val="24"/>
          <w:szCs w:val="24"/>
        </w:rPr>
        <w:t>Свердловской области</w:t>
      </w:r>
      <w:r>
        <w:rPr>
          <w:rFonts w:ascii="Times New Roman" w:hAnsi="Times New Roman"/>
          <w:b/>
          <w:sz w:val="24"/>
          <w:szCs w:val="24"/>
        </w:rPr>
        <w:t>, являющиеся объектами</w:t>
      </w:r>
      <w:r w:rsidRPr="00413091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туризма и рекреации</w:t>
      </w:r>
      <w:r w:rsidRPr="003D0FC8">
        <w:rPr>
          <w:rFonts w:ascii="Times New Roman" w:hAnsi="Times New Roman"/>
          <w:b/>
          <w:sz w:val="24"/>
          <w:szCs w:val="24"/>
        </w:rPr>
        <w:t>?</w:t>
      </w:r>
    </w:p>
    <w:p w:rsidR="008A04BF" w:rsidRPr="00BA56F6" w:rsidRDefault="008A04BF" w:rsidP="00FE3295">
      <w:pPr>
        <w:rPr>
          <w:b/>
        </w:rPr>
      </w:pPr>
      <w:r>
        <w:rPr>
          <w:b/>
        </w:rPr>
        <w:t>Б) Какие из изображенных на фото объектов располагаются в природных парках</w:t>
      </w:r>
      <w:r w:rsidRPr="00BA56F6">
        <w:rPr>
          <w:b/>
        </w:rPr>
        <w:t xml:space="preserve"> Свердловской области</w:t>
      </w:r>
      <w:r>
        <w:rPr>
          <w:b/>
        </w:rPr>
        <w:t>?</w:t>
      </w:r>
      <w:r w:rsidRPr="00BA56F6">
        <w:rPr>
          <w:b/>
        </w:rPr>
        <w:t xml:space="preserve"> Назовите эти парки.</w:t>
      </w:r>
    </w:p>
    <w:p w:rsidR="008A04BF" w:rsidRDefault="008A04BF" w:rsidP="00FE3295">
      <w:pPr>
        <w:rPr>
          <w:b/>
        </w:rPr>
      </w:pPr>
      <w:r>
        <w:rPr>
          <w:b/>
        </w:rPr>
        <w:t>В) В чем состоит отличие природных парков и заповедников?</w:t>
      </w:r>
    </w:p>
    <w:p w:rsidR="008A04BF" w:rsidRPr="00BA56F6" w:rsidRDefault="008A04BF" w:rsidP="00FE3295">
      <w:pPr>
        <w:rPr>
          <w:b/>
        </w:rPr>
      </w:pPr>
      <w:r>
        <w:rPr>
          <w:b/>
        </w:rPr>
        <w:t>Г) Какие заповедники функционируют в Свердловской области?</w:t>
      </w:r>
    </w:p>
    <w:p w:rsidR="008A04BF" w:rsidRDefault="008A04BF" w:rsidP="00FE3295">
      <w:pPr>
        <w:jc w:val="both"/>
        <w:rPr>
          <w:b/>
          <w:sz w:val="22"/>
          <w:szCs w:val="22"/>
        </w:rPr>
      </w:pPr>
    </w:p>
    <w:p w:rsidR="008A04BF" w:rsidRDefault="008A04BF" w:rsidP="00FE3295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E93EBE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>23</w:t>
      </w:r>
      <w:r w:rsidRPr="00E93EBE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8A04BF" w:rsidRDefault="008A04BF" w:rsidP="00872FAF">
      <w:pPr>
        <w:jc w:val="both"/>
        <w:rPr>
          <w:b/>
        </w:rPr>
      </w:pPr>
      <w:r w:rsidRPr="00FE3295">
        <w:rPr>
          <w:b/>
        </w:rPr>
        <w:t>Между компонентами природного комплекса существует тесная взаимосвязь. Поэтому знание одного компонента позволяет охарактеризовать все другие и ландшафт в целом. Выполните краткую характеристику</w:t>
      </w:r>
      <w:r>
        <w:rPr>
          <w:b/>
        </w:rPr>
        <w:t xml:space="preserve"> двух </w:t>
      </w:r>
      <w:r w:rsidRPr="00FE3295">
        <w:rPr>
          <w:b/>
        </w:rPr>
        <w:t>природн</w:t>
      </w:r>
      <w:r>
        <w:rPr>
          <w:b/>
        </w:rPr>
        <w:t>ых</w:t>
      </w:r>
      <w:r w:rsidRPr="00FE3295">
        <w:rPr>
          <w:b/>
        </w:rPr>
        <w:t xml:space="preserve"> комплекс</w:t>
      </w:r>
      <w:r>
        <w:rPr>
          <w:b/>
        </w:rPr>
        <w:t>ов</w:t>
      </w:r>
      <w:r w:rsidRPr="00FE3295">
        <w:rPr>
          <w:b/>
        </w:rPr>
        <w:t>, если известно, что:</w:t>
      </w:r>
    </w:p>
    <w:p w:rsidR="008A04BF" w:rsidRPr="00FE3295" w:rsidRDefault="008A04BF" w:rsidP="00872FAF">
      <w:pPr>
        <w:jc w:val="both"/>
      </w:pPr>
      <w:r w:rsidRPr="005A7AF4">
        <w:rPr>
          <w:b/>
          <w:i/>
        </w:rPr>
        <w:t>Вариант А)</w:t>
      </w:r>
      <w:r w:rsidRPr="00FE3295">
        <w:t xml:space="preserve"> Растительность этого природного комплекса - влажный вечнозеленый лес (сельва).  </w:t>
      </w:r>
    </w:p>
    <w:p w:rsidR="008A04BF" w:rsidRPr="00FE3295" w:rsidRDefault="008A04BF" w:rsidP="00872FAF">
      <w:pPr>
        <w:jc w:val="both"/>
      </w:pPr>
      <w:r w:rsidRPr="00FE3295">
        <w:rPr>
          <w:b/>
          <w:i/>
        </w:rPr>
        <w:t>Вариант Б)</w:t>
      </w:r>
      <w:r w:rsidRPr="00FE3295">
        <w:t xml:space="preserve"> Почвы природного комплекса - дерново-подзолистые на покровных суглинках. </w:t>
      </w:r>
    </w:p>
    <w:p w:rsidR="008A04BF" w:rsidRPr="00FE3295" w:rsidRDefault="008A04BF" w:rsidP="005A7AF4">
      <w:pPr>
        <w:jc w:val="both"/>
      </w:pPr>
      <w:r w:rsidRPr="00FE3295">
        <w:t>Кратко охарактеризуйте рельеф, климат, почвы растительность; назовите типичных представителей животного мира.</w:t>
      </w:r>
    </w:p>
    <w:p w:rsidR="008A04BF" w:rsidRDefault="008A04BF" w:rsidP="00872FAF">
      <w:pPr>
        <w:jc w:val="both"/>
        <w:rPr>
          <w:b/>
        </w:rPr>
      </w:pPr>
    </w:p>
    <w:p w:rsidR="008A04BF" w:rsidRPr="00872FAF" w:rsidRDefault="008A04BF" w:rsidP="00872FAF">
      <w:pPr>
        <w:jc w:val="both"/>
        <w:rPr>
          <w:b/>
        </w:rPr>
      </w:pPr>
      <w:r>
        <w:rPr>
          <w:b/>
        </w:rPr>
        <w:t>Задание 24.</w:t>
      </w:r>
    </w:p>
    <w:p w:rsidR="008A04BF" w:rsidRDefault="008A04BF" w:rsidP="00FE3295">
      <w:pPr>
        <w:jc w:val="both"/>
        <w:rPr>
          <w:b/>
        </w:rPr>
      </w:pPr>
      <w:r>
        <w:rPr>
          <w:b/>
        </w:rPr>
        <w:t>Определите культурные растения, изображенные на фото:</w:t>
      </w:r>
    </w:p>
    <w:p w:rsidR="008A04BF" w:rsidRDefault="008A04BF" w:rsidP="00FE3295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73"/>
        <w:gridCol w:w="3574"/>
      </w:tblGrid>
      <w:tr w:rsidR="008A04BF" w:rsidTr="00470C72">
        <w:tc>
          <w:tcPr>
            <w:tcW w:w="3573" w:type="dxa"/>
          </w:tcPr>
          <w:p w:rsidR="008A04BF" w:rsidRPr="00FC3DEB" w:rsidRDefault="008A04BF" w:rsidP="00470C72">
            <w:pPr>
              <w:jc w:val="both"/>
              <w:rPr>
                <w:b/>
              </w:rPr>
            </w:pPr>
            <w:r>
              <w:pict>
                <v:shape id="_x0000_i1035" type="#_x0000_t75" alt="" style="width:157.5pt;height:105pt">
                  <v:imagedata r:id="rId16" r:href="rId17"/>
                </v:shape>
              </w:pict>
            </w:r>
          </w:p>
        </w:tc>
        <w:tc>
          <w:tcPr>
            <w:tcW w:w="3574" w:type="dxa"/>
          </w:tcPr>
          <w:p w:rsidR="008A04BF" w:rsidRPr="00FC3DEB" w:rsidRDefault="008A04BF" w:rsidP="00470C72">
            <w:pPr>
              <w:jc w:val="both"/>
              <w:rPr>
                <w:b/>
              </w:rPr>
            </w:pPr>
            <w:r>
              <w:pict>
                <v:shape id="_x0000_i1036" type="#_x0000_t75" alt="" style="width:145.5pt;height:105.75pt">
                  <v:imagedata r:id="rId18" r:href="rId19"/>
                </v:shape>
              </w:pict>
            </w:r>
          </w:p>
        </w:tc>
      </w:tr>
      <w:tr w:rsidR="008A04BF" w:rsidRPr="00FC3DEB" w:rsidTr="00470C72">
        <w:tc>
          <w:tcPr>
            <w:tcW w:w="3573" w:type="dxa"/>
          </w:tcPr>
          <w:p w:rsidR="008A04BF" w:rsidRPr="00FC3DEB" w:rsidRDefault="008A04BF" w:rsidP="005A7AF4">
            <w:pPr>
              <w:spacing w:before="120" w:after="120"/>
              <w:jc w:val="both"/>
            </w:pPr>
            <w:r w:rsidRPr="00FC3DEB">
              <w:t>А)</w:t>
            </w:r>
          </w:p>
        </w:tc>
        <w:tc>
          <w:tcPr>
            <w:tcW w:w="3574" w:type="dxa"/>
          </w:tcPr>
          <w:p w:rsidR="008A04BF" w:rsidRPr="00FC3DEB" w:rsidRDefault="008A04BF" w:rsidP="005A7AF4">
            <w:pPr>
              <w:spacing w:before="120" w:after="120"/>
              <w:jc w:val="both"/>
            </w:pPr>
            <w:r w:rsidRPr="00FC3DEB">
              <w:t>Б)</w:t>
            </w:r>
          </w:p>
        </w:tc>
      </w:tr>
      <w:tr w:rsidR="008A04BF" w:rsidRPr="00FC3DEB" w:rsidTr="00470C72">
        <w:tc>
          <w:tcPr>
            <w:tcW w:w="3573" w:type="dxa"/>
          </w:tcPr>
          <w:p w:rsidR="008A04BF" w:rsidRPr="00FC3DEB" w:rsidRDefault="008A04BF" w:rsidP="00470C72">
            <w:pPr>
              <w:jc w:val="both"/>
            </w:pPr>
            <w:r w:rsidRPr="00FC3DEB">
              <w:t>Родина этого культурного растения ___________________</w:t>
            </w:r>
          </w:p>
          <w:p w:rsidR="008A04BF" w:rsidRPr="00FC3DEB" w:rsidRDefault="008A04BF" w:rsidP="00470C72">
            <w:pPr>
              <w:jc w:val="both"/>
            </w:pPr>
            <w:r w:rsidRPr="00FC3DEB">
              <w:t>(указать континент)</w:t>
            </w:r>
          </w:p>
        </w:tc>
        <w:tc>
          <w:tcPr>
            <w:tcW w:w="3574" w:type="dxa"/>
          </w:tcPr>
          <w:p w:rsidR="008A04BF" w:rsidRPr="00FC3DEB" w:rsidRDefault="008A04BF" w:rsidP="00470C72">
            <w:pPr>
              <w:jc w:val="both"/>
            </w:pPr>
            <w:r w:rsidRPr="00FC3DEB">
              <w:t>Родина этого культурного растения ___________________</w:t>
            </w:r>
          </w:p>
          <w:p w:rsidR="008A04BF" w:rsidRPr="00FC3DEB" w:rsidRDefault="008A04BF" w:rsidP="00470C72">
            <w:pPr>
              <w:jc w:val="both"/>
            </w:pPr>
            <w:r w:rsidRPr="00FC3DEB">
              <w:t>(указать континент)</w:t>
            </w:r>
          </w:p>
        </w:tc>
      </w:tr>
      <w:tr w:rsidR="008A04BF" w:rsidRPr="00FC3DEB" w:rsidTr="00470C72">
        <w:tc>
          <w:tcPr>
            <w:tcW w:w="3573" w:type="dxa"/>
          </w:tcPr>
          <w:p w:rsidR="008A04BF" w:rsidRPr="00FC3DEB" w:rsidRDefault="008A04BF" w:rsidP="00470C72">
            <w:pPr>
              <w:jc w:val="both"/>
            </w:pPr>
            <w:r w:rsidRPr="00FC3DEB">
              <w:t>Крупнейшие плантации этой культуры возделываются на материке __________________</w:t>
            </w:r>
          </w:p>
        </w:tc>
        <w:tc>
          <w:tcPr>
            <w:tcW w:w="3574" w:type="dxa"/>
          </w:tcPr>
          <w:p w:rsidR="008A04BF" w:rsidRPr="00FC3DEB" w:rsidRDefault="008A04BF" w:rsidP="00470C72">
            <w:pPr>
              <w:jc w:val="both"/>
            </w:pPr>
            <w:r w:rsidRPr="00FC3DEB">
              <w:t>Крупнейшие плантации этой культуры возделываются на материке __________________</w:t>
            </w:r>
          </w:p>
        </w:tc>
      </w:tr>
      <w:tr w:rsidR="008A04BF" w:rsidRPr="00FC3DEB" w:rsidTr="00470C72">
        <w:tc>
          <w:tcPr>
            <w:tcW w:w="3573" w:type="dxa"/>
          </w:tcPr>
          <w:p w:rsidR="008A04BF" w:rsidRPr="00FC3DEB" w:rsidRDefault="008A04BF" w:rsidP="00470C72">
            <w:pPr>
              <w:jc w:val="both"/>
            </w:pPr>
            <w:r>
              <w:t>Страны лидеры по производству _______________</w:t>
            </w:r>
          </w:p>
        </w:tc>
        <w:tc>
          <w:tcPr>
            <w:tcW w:w="3574" w:type="dxa"/>
          </w:tcPr>
          <w:p w:rsidR="008A04BF" w:rsidRPr="00FC3DEB" w:rsidRDefault="008A04BF" w:rsidP="00470C72">
            <w:pPr>
              <w:jc w:val="both"/>
            </w:pPr>
            <w:r>
              <w:t>Страны лидеры по производству _______________</w:t>
            </w:r>
          </w:p>
        </w:tc>
      </w:tr>
    </w:tbl>
    <w:p w:rsidR="008A04BF" w:rsidRDefault="008A04BF" w:rsidP="00FE3295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8A04BF" w:rsidRPr="00FE3295" w:rsidRDefault="008A04BF" w:rsidP="00E92919">
      <w:pPr>
        <w:jc w:val="both"/>
        <w:rPr>
          <w:b/>
        </w:rPr>
      </w:pPr>
      <w:r w:rsidRPr="00FE3295">
        <w:rPr>
          <w:b/>
        </w:rPr>
        <w:t>Задание 2</w:t>
      </w:r>
      <w:r>
        <w:rPr>
          <w:b/>
        </w:rPr>
        <w:t>5</w:t>
      </w:r>
      <w:r w:rsidRPr="00FE3295">
        <w:rPr>
          <w:b/>
        </w:rPr>
        <w:t xml:space="preserve">. </w:t>
      </w:r>
    </w:p>
    <w:p w:rsidR="008A04BF" w:rsidRDefault="008A04BF" w:rsidP="00E92919">
      <w:pPr>
        <w:jc w:val="both"/>
        <w:rPr>
          <w:b/>
        </w:rPr>
      </w:pPr>
      <w:r w:rsidRPr="00FE3295">
        <w:rPr>
          <w:b/>
        </w:rPr>
        <w:t xml:space="preserve">Каждый древнерусский город обладает своими неповторимыми чертами.  Один легко узнать с первого взгляда по храму, другой по Кремлю, третий – по планировке или виду с городской набережной. А особенно русские города отличаются наличниками на окнах, уверен И. Хазов, создатель первого в мире Виртуального музея наличников, в коллекции которого более 10 тыс. фотографий украшений окон со всей России. Рассмотрите характерные особенности наличников на фото. </w:t>
      </w:r>
    </w:p>
    <w:p w:rsidR="008A04BF" w:rsidRDefault="008A04BF" w:rsidP="00E92919">
      <w:pPr>
        <w:jc w:val="both"/>
        <w:rPr>
          <w:b/>
        </w:rPr>
      </w:pPr>
    </w:p>
    <w:p w:rsidR="008A04BF" w:rsidRPr="005B7151" w:rsidRDefault="008A04BF" w:rsidP="00E92919">
      <w:pPr>
        <w:jc w:val="both"/>
      </w:pPr>
      <w:r w:rsidRPr="005B7151">
        <w:rPr>
          <w:b/>
        </w:rPr>
        <w:t>А)</w:t>
      </w:r>
      <w:r w:rsidRPr="005B7151">
        <w:t xml:space="preserve"> Определите города России, используя фото, варианты ответов и описания-подсказки. </w:t>
      </w:r>
    </w:p>
    <w:p w:rsidR="008A04BF" w:rsidRPr="005B7151" w:rsidRDefault="008A04BF" w:rsidP="00E92919">
      <w:pPr>
        <w:jc w:val="both"/>
      </w:pPr>
      <w:r w:rsidRPr="005B7151">
        <w:rPr>
          <w:b/>
        </w:rPr>
        <w:t>Б)</w:t>
      </w:r>
      <w:r w:rsidRPr="005B7151">
        <w:t xml:space="preserve"> </w:t>
      </w:r>
      <w:r>
        <w:t>На какой реке расположены гор</w:t>
      </w:r>
      <w:r w:rsidRPr="005B7151">
        <w:t>ода?</w:t>
      </w:r>
    </w:p>
    <w:p w:rsidR="008A04BF" w:rsidRPr="005B7151" w:rsidRDefault="008A04BF" w:rsidP="00E92919">
      <w:pPr>
        <w:jc w:val="both"/>
      </w:pPr>
      <w:r w:rsidRPr="005B7151">
        <w:rPr>
          <w:b/>
        </w:rPr>
        <w:t>Б)</w:t>
      </w:r>
      <w:r w:rsidRPr="005B7151">
        <w:t xml:space="preserve"> Укажите субъект РФ к которому </w:t>
      </w:r>
      <w:r>
        <w:t xml:space="preserve">они </w:t>
      </w:r>
      <w:r w:rsidRPr="005B7151">
        <w:t>относятся.</w:t>
      </w:r>
    </w:p>
    <w:p w:rsidR="008A04BF" w:rsidRPr="005B7151" w:rsidRDefault="008A04BF" w:rsidP="00E92919">
      <w:pPr>
        <w:jc w:val="both"/>
      </w:pPr>
      <w:r w:rsidRPr="005B7151">
        <w:rPr>
          <w:b/>
        </w:rPr>
        <w:t>В)</w:t>
      </w:r>
      <w:r w:rsidRPr="005B7151">
        <w:t xml:space="preserve"> Назовите отрасли специализации промышленности в этих </w:t>
      </w:r>
      <w:r>
        <w:t>населенных пунктах</w:t>
      </w:r>
      <w:r w:rsidRPr="005B7151">
        <w:t>.</w:t>
      </w:r>
    </w:p>
    <w:p w:rsidR="008A04BF" w:rsidRDefault="008A04BF" w:rsidP="00E92919">
      <w:pPr>
        <w:jc w:val="both"/>
        <w:rPr>
          <w:b/>
          <w:sz w:val="22"/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7"/>
        <w:gridCol w:w="1800"/>
        <w:gridCol w:w="1800"/>
        <w:gridCol w:w="1800"/>
      </w:tblGrid>
      <w:tr w:rsidR="008A04BF" w:rsidRPr="00BA56F6" w:rsidTr="006D6296">
        <w:trPr>
          <w:jc w:val="center"/>
        </w:trPr>
        <w:tc>
          <w:tcPr>
            <w:tcW w:w="1747" w:type="dxa"/>
          </w:tcPr>
          <w:p w:rsidR="008A04BF" w:rsidRPr="006D6296" w:rsidRDefault="008A04BF" w:rsidP="006D629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center"/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1)</w:t>
            </w: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center"/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2)</w:t>
            </w: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center"/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3)</w:t>
            </w:r>
          </w:p>
        </w:tc>
      </w:tr>
      <w:tr w:rsidR="008A04BF" w:rsidRPr="00BA56F6" w:rsidTr="006D6296">
        <w:trPr>
          <w:jc w:val="center"/>
        </w:trPr>
        <w:tc>
          <w:tcPr>
            <w:tcW w:w="1747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Название</w:t>
            </w: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</w:tr>
      <w:tr w:rsidR="008A04BF" w:rsidRPr="00BA56F6" w:rsidTr="006D6296">
        <w:trPr>
          <w:jc w:val="center"/>
        </w:trPr>
        <w:tc>
          <w:tcPr>
            <w:tcW w:w="1747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Река</w:t>
            </w: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</w:tr>
      <w:tr w:rsidR="008A04BF" w:rsidRPr="00BA56F6" w:rsidTr="006D6296">
        <w:trPr>
          <w:jc w:val="center"/>
        </w:trPr>
        <w:tc>
          <w:tcPr>
            <w:tcW w:w="1747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Субъект РФ</w:t>
            </w: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</w:tr>
      <w:tr w:rsidR="008A04BF" w:rsidRPr="00BA56F6" w:rsidTr="006D6296">
        <w:trPr>
          <w:jc w:val="center"/>
        </w:trPr>
        <w:tc>
          <w:tcPr>
            <w:tcW w:w="1747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Специализация</w:t>
            </w: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8A04BF" w:rsidRPr="006D6296" w:rsidRDefault="008A04BF" w:rsidP="006D6296">
            <w:pPr>
              <w:jc w:val="both"/>
              <w:rPr>
                <w:sz w:val="22"/>
                <w:szCs w:val="22"/>
              </w:rPr>
            </w:pPr>
          </w:p>
        </w:tc>
      </w:tr>
    </w:tbl>
    <w:p w:rsidR="008A04BF" w:rsidRDefault="008A04BF" w:rsidP="00E92919">
      <w:pPr>
        <w:jc w:val="both"/>
        <w:rPr>
          <w:b/>
          <w:sz w:val="22"/>
          <w:szCs w:val="22"/>
        </w:rPr>
      </w:pPr>
    </w:p>
    <w:tbl>
      <w:tblPr>
        <w:tblW w:w="0" w:type="auto"/>
        <w:tblLook w:val="01E0"/>
      </w:tblPr>
      <w:tblGrid>
        <w:gridCol w:w="2382"/>
        <w:gridCol w:w="2382"/>
        <w:gridCol w:w="2383"/>
      </w:tblGrid>
      <w:tr w:rsidR="008A04BF" w:rsidTr="006D6296">
        <w:tc>
          <w:tcPr>
            <w:tcW w:w="2382" w:type="dxa"/>
          </w:tcPr>
          <w:p w:rsidR="008A04BF" w:rsidRPr="00BA56F6" w:rsidRDefault="008A04BF" w:rsidP="006D6296">
            <w:pPr>
              <w:jc w:val="both"/>
            </w:pPr>
            <w:r w:rsidRPr="00BA56F6">
              <w:t>А) Мышкин;</w:t>
            </w:r>
          </w:p>
          <w:p w:rsidR="008A04BF" w:rsidRPr="00BA56F6" w:rsidRDefault="008A04BF" w:rsidP="006D6296">
            <w:pPr>
              <w:jc w:val="both"/>
            </w:pPr>
            <w:r w:rsidRPr="00BA56F6">
              <w:t>Б) Выборг;</w:t>
            </w:r>
          </w:p>
          <w:p w:rsidR="008A04BF" w:rsidRPr="00BA56F6" w:rsidRDefault="008A04BF" w:rsidP="006D6296">
            <w:pPr>
              <w:jc w:val="both"/>
            </w:pPr>
            <w:r w:rsidRPr="00BA56F6">
              <w:t>В) Красноярск;</w:t>
            </w:r>
          </w:p>
        </w:tc>
        <w:tc>
          <w:tcPr>
            <w:tcW w:w="2382" w:type="dxa"/>
          </w:tcPr>
          <w:p w:rsidR="008A04BF" w:rsidRPr="00BA56F6" w:rsidRDefault="008A04BF" w:rsidP="006D6296">
            <w:pPr>
              <w:jc w:val="both"/>
            </w:pPr>
            <w:r w:rsidRPr="00BA56F6">
              <w:t>Г) Иркутск;</w:t>
            </w:r>
          </w:p>
          <w:p w:rsidR="008A04BF" w:rsidRPr="00BA56F6" w:rsidRDefault="008A04BF" w:rsidP="006D6296">
            <w:pPr>
              <w:jc w:val="both"/>
            </w:pPr>
            <w:r w:rsidRPr="00BA56F6">
              <w:t>Д) Улан-Удэ;</w:t>
            </w:r>
          </w:p>
          <w:p w:rsidR="008A04BF" w:rsidRPr="00BA56F6" w:rsidRDefault="008A04BF" w:rsidP="006D6296">
            <w:pPr>
              <w:jc w:val="both"/>
            </w:pPr>
            <w:r w:rsidRPr="00BA56F6">
              <w:t>Е) Иваново;</w:t>
            </w:r>
          </w:p>
        </w:tc>
        <w:tc>
          <w:tcPr>
            <w:tcW w:w="2383" w:type="dxa"/>
          </w:tcPr>
          <w:p w:rsidR="008A04BF" w:rsidRPr="00BA56F6" w:rsidRDefault="008A04BF" w:rsidP="006D6296">
            <w:pPr>
              <w:jc w:val="both"/>
            </w:pPr>
            <w:r w:rsidRPr="00BA56F6">
              <w:t>Ж) Суздаль;</w:t>
            </w:r>
          </w:p>
          <w:p w:rsidR="008A04BF" w:rsidRPr="00BA56F6" w:rsidRDefault="008A04BF" w:rsidP="006D6296">
            <w:pPr>
              <w:jc w:val="both"/>
            </w:pPr>
            <w:r w:rsidRPr="00BA56F6">
              <w:t>З) Элиста;</w:t>
            </w:r>
          </w:p>
          <w:p w:rsidR="008A04BF" w:rsidRPr="00BA56F6" w:rsidRDefault="008A04BF" w:rsidP="006D6296">
            <w:pPr>
              <w:jc w:val="both"/>
            </w:pPr>
            <w:r>
              <w:t>И</w:t>
            </w:r>
            <w:r w:rsidRPr="00BA56F6">
              <w:t>) Коломна.</w:t>
            </w:r>
          </w:p>
        </w:tc>
      </w:tr>
    </w:tbl>
    <w:p w:rsidR="008A04BF" w:rsidRDefault="008A04BF" w:rsidP="00E92919">
      <w:pPr>
        <w:jc w:val="both"/>
        <w:rPr>
          <w:b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82"/>
        <w:gridCol w:w="2382"/>
        <w:gridCol w:w="2383"/>
      </w:tblGrid>
      <w:tr w:rsidR="008A04BF" w:rsidTr="006D6296">
        <w:tc>
          <w:tcPr>
            <w:tcW w:w="2382" w:type="dxa"/>
          </w:tcPr>
          <w:p w:rsidR="008A04BF" w:rsidRPr="006D6296" w:rsidRDefault="008A04BF" w:rsidP="006D6296">
            <w:pPr>
              <w:jc w:val="center"/>
              <w:rPr>
                <w:b/>
                <w:sz w:val="22"/>
                <w:szCs w:val="22"/>
              </w:rPr>
            </w:pPr>
            <w:r>
              <w:pict>
                <v:shape id="_x0000_i1037" type="#_x0000_t75" style="width:88.5pt;height:149.25pt">
                  <v:imagedata r:id="rId20" o:title=""/>
                </v:shape>
              </w:pict>
            </w:r>
          </w:p>
        </w:tc>
        <w:tc>
          <w:tcPr>
            <w:tcW w:w="2382" w:type="dxa"/>
          </w:tcPr>
          <w:p w:rsidR="008A04BF" w:rsidRPr="006D6296" w:rsidRDefault="008A04BF" w:rsidP="007D65BB">
            <w:pPr>
              <w:rPr>
                <w:b/>
                <w:sz w:val="22"/>
                <w:szCs w:val="22"/>
              </w:rPr>
            </w:pPr>
            <w:r w:rsidRPr="006D6296">
              <w:rPr>
                <w:b/>
                <w:sz w:val="22"/>
                <w:szCs w:val="22"/>
              </w:rPr>
              <w:pict>
                <v:shape id="_x0000_i1038" type="#_x0000_t75" style="width:99.75pt;height:150.75pt">
                  <v:imagedata r:id="rId21" o:title=""/>
                </v:shape>
              </w:pict>
            </w:r>
          </w:p>
        </w:tc>
        <w:tc>
          <w:tcPr>
            <w:tcW w:w="2383" w:type="dxa"/>
          </w:tcPr>
          <w:p w:rsidR="008A04BF" w:rsidRPr="006D6296" w:rsidRDefault="008A04BF" w:rsidP="007D65BB">
            <w:pPr>
              <w:rPr>
                <w:b/>
                <w:sz w:val="22"/>
                <w:szCs w:val="22"/>
              </w:rPr>
            </w:pPr>
            <w:r w:rsidRPr="006D6296">
              <w:rPr>
                <w:b/>
                <w:sz w:val="22"/>
                <w:szCs w:val="22"/>
              </w:rPr>
              <w:pict>
                <v:shape id="_x0000_i1039" type="#_x0000_t75" style="width:99.75pt;height:151.5pt">
                  <v:imagedata r:id="rId22" o:title=""/>
                </v:shape>
              </w:pict>
            </w:r>
          </w:p>
        </w:tc>
      </w:tr>
      <w:tr w:rsidR="008A04BF" w:rsidTr="006D6296">
        <w:tc>
          <w:tcPr>
            <w:tcW w:w="2382" w:type="dxa"/>
          </w:tcPr>
          <w:p w:rsidR="008A04BF" w:rsidRPr="006D6296" w:rsidRDefault="008A04BF" w:rsidP="007D65BB">
            <w:pPr>
              <w:rPr>
                <w:b/>
                <w:sz w:val="22"/>
                <w:szCs w:val="22"/>
              </w:rPr>
            </w:pPr>
            <w:r w:rsidRPr="006D6296">
              <w:rPr>
                <w:b/>
                <w:sz w:val="22"/>
                <w:szCs w:val="22"/>
              </w:rPr>
              <w:t>1)</w:t>
            </w:r>
          </w:p>
        </w:tc>
        <w:tc>
          <w:tcPr>
            <w:tcW w:w="2382" w:type="dxa"/>
          </w:tcPr>
          <w:p w:rsidR="008A04BF" w:rsidRPr="006D6296" w:rsidRDefault="008A04BF" w:rsidP="007D65BB">
            <w:pPr>
              <w:rPr>
                <w:b/>
                <w:sz w:val="22"/>
                <w:szCs w:val="22"/>
              </w:rPr>
            </w:pPr>
            <w:r w:rsidRPr="006D6296">
              <w:rPr>
                <w:b/>
                <w:sz w:val="22"/>
                <w:szCs w:val="22"/>
              </w:rPr>
              <w:t>2)</w:t>
            </w:r>
          </w:p>
        </w:tc>
        <w:tc>
          <w:tcPr>
            <w:tcW w:w="2383" w:type="dxa"/>
          </w:tcPr>
          <w:p w:rsidR="008A04BF" w:rsidRPr="006D6296" w:rsidRDefault="008A04BF" w:rsidP="007D65BB">
            <w:pPr>
              <w:rPr>
                <w:b/>
                <w:sz w:val="22"/>
                <w:szCs w:val="22"/>
              </w:rPr>
            </w:pPr>
            <w:r w:rsidRPr="006D6296">
              <w:rPr>
                <w:b/>
                <w:sz w:val="22"/>
                <w:szCs w:val="22"/>
              </w:rPr>
              <w:t>3)</w:t>
            </w:r>
          </w:p>
        </w:tc>
      </w:tr>
    </w:tbl>
    <w:p w:rsidR="008A04BF" w:rsidRPr="00BA56F6" w:rsidRDefault="008A04BF" w:rsidP="007D65BB">
      <w:pPr>
        <w:rPr>
          <w:sz w:val="22"/>
          <w:szCs w:val="22"/>
        </w:rPr>
      </w:pPr>
      <w:r w:rsidRPr="00BA56F6">
        <w:rPr>
          <w:sz w:val="22"/>
          <w:szCs w:val="22"/>
        </w:rPr>
        <w:t>Описания-подсказки: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47"/>
      </w:tblGrid>
      <w:tr w:rsidR="008A04BF" w:rsidRPr="00BA56F6" w:rsidTr="006D6296">
        <w:tc>
          <w:tcPr>
            <w:tcW w:w="7147" w:type="dxa"/>
          </w:tcPr>
          <w:p w:rsidR="008A04BF" w:rsidRPr="006D6296" w:rsidRDefault="008A04BF" w:rsidP="007D65BB">
            <w:pPr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1) На гербе этого города изображена девушка с прялкой. Наличники же в большинстве обладают своеобразной «гребенкой» снизу, похожей на миниатюрный французский балкончик.</w:t>
            </w:r>
          </w:p>
        </w:tc>
      </w:tr>
      <w:tr w:rsidR="008A04BF" w:rsidRPr="00BA56F6" w:rsidTr="006D6296">
        <w:tc>
          <w:tcPr>
            <w:tcW w:w="7147" w:type="dxa"/>
          </w:tcPr>
          <w:p w:rsidR="008A04BF" w:rsidRPr="006D6296" w:rsidRDefault="008A04BF" w:rsidP="007D65BB">
            <w:pPr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2) В качестве сувениров из этого города везут кедровый грильяж, плюшевые игрушки в виде бельков – детенышей нерп – и фигурки Будды. Наличники этого города обладают ставнями, а самое характерное их отличие – три лежащих треугольника в верхней части, похожие на три крыши домиков.</w:t>
            </w:r>
          </w:p>
        </w:tc>
      </w:tr>
      <w:tr w:rsidR="008A04BF" w:rsidRPr="00BA56F6" w:rsidTr="006D6296">
        <w:tc>
          <w:tcPr>
            <w:tcW w:w="7147" w:type="dxa"/>
          </w:tcPr>
          <w:p w:rsidR="008A04BF" w:rsidRPr="006D6296" w:rsidRDefault="008A04BF" w:rsidP="007D65BB">
            <w:pPr>
              <w:rPr>
                <w:sz w:val="22"/>
                <w:szCs w:val="22"/>
              </w:rPr>
            </w:pPr>
            <w:r w:rsidRPr="006D6296">
              <w:rPr>
                <w:sz w:val="22"/>
                <w:szCs w:val="22"/>
              </w:rPr>
              <w:t>3) Наличникам этого небольшого городка несказанно повезло: местные жители их берегут и красят в разные цвета. Все потому, что городок этот полюбился туристам как раз своей провинциальной атмосферой. А главным его брендом сало крошечное млекопитающее.</w:t>
            </w:r>
          </w:p>
        </w:tc>
      </w:tr>
    </w:tbl>
    <w:p w:rsidR="008A04BF" w:rsidRPr="00BA56F6" w:rsidRDefault="008A04BF" w:rsidP="00BA56F6">
      <w:pPr>
        <w:shd w:val="clear" w:color="auto" w:fill="EFEFF0"/>
        <w:textAlignment w:val="baseline"/>
      </w:pPr>
    </w:p>
    <w:sectPr w:rsidR="008A04BF" w:rsidRPr="00BA56F6" w:rsidSect="007D65BB">
      <w:pgSz w:w="16838" w:h="11906" w:orient="landscape"/>
      <w:pgMar w:top="568" w:right="1134" w:bottom="426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2C3910"/>
    <w:multiLevelType w:val="hybridMultilevel"/>
    <w:tmpl w:val="C8A01B92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45175050"/>
    <w:multiLevelType w:val="hybridMultilevel"/>
    <w:tmpl w:val="988C9C56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581A1CDA"/>
    <w:multiLevelType w:val="hybridMultilevel"/>
    <w:tmpl w:val="2A9ACB20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D65BB"/>
    <w:rsid w:val="00017AC4"/>
    <w:rsid w:val="000215F0"/>
    <w:rsid w:val="00073DFA"/>
    <w:rsid w:val="000810D8"/>
    <w:rsid w:val="0008355F"/>
    <w:rsid w:val="000B5843"/>
    <w:rsid w:val="000D146C"/>
    <w:rsid w:val="000E5FE9"/>
    <w:rsid w:val="0011349A"/>
    <w:rsid w:val="0014031B"/>
    <w:rsid w:val="001D2DD1"/>
    <w:rsid w:val="00202392"/>
    <w:rsid w:val="00226319"/>
    <w:rsid w:val="00227EAF"/>
    <w:rsid w:val="00232AF8"/>
    <w:rsid w:val="0023411C"/>
    <w:rsid w:val="00251CAE"/>
    <w:rsid w:val="00264763"/>
    <w:rsid w:val="002E4C77"/>
    <w:rsid w:val="002F7787"/>
    <w:rsid w:val="0031568F"/>
    <w:rsid w:val="003918B2"/>
    <w:rsid w:val="003B3F08"/>
    <w:rsid w:val="003D0FC8"/>
    <w:rsid w:val="003D667D"/>
    <w:rsid w:val="003F165C"/>
    <w:rsid w:val="00402790"/>
    <w:rsid w:val="00413091"/>
    <w:rsid w:val="004272BB"/>
    <w:rsid w:val="00454BE1"/>
    <w:rsid w:val="00464A5C"/>
    <w:rsid w:val="00470C72"/>
    <w:rsid w:val="0049572B"/>
    <w:rsid w:val="004B56D2"/>
    <w:rsid w:val="004C0388"/>
    <w:rsid w:val="004C2E10"/>
    <w:rsid w:val="004C59AC"/>
    <w:rsid w:val="004D30F1"/>
    <w:rsid w:val="005067A2"/>
    <w:rsid w:val="00557F05"/>
    <w:rsid w:val="005652C0"/>
    <w:rsid w:val="005741E1"/>
    <w:rsid w:val="005A4A51"/>
    <w:rsid w:val="005A7AF4"/>
    <w:rsid w:val="005B7151"/>
    <w:rsid w:val="005D5522"/>
    <w:rsid w:val="006069AB"/>
    <w:rsid w:val="00614A54"/>
    <w:rsid w:val="006360BC"/>
    <w:rsid w:val="00653680"/>
    <w:rsid w:val="00677953"/>
    <w:rsid w:val="006C358C"/>
    <w:rsid w:val="006C5DED"/>
    <w:rsid w:val="006D6296"/>
    <w:rsid w:val="0072011F"/>
    <w:rsid w:val="007D65BB"/>
    <w:rsid w:val="007E1A23"/>
    <w:rsid w:val="00803B12"/>
    <w:rsid w:val="00805D0C"/>
    <w:rsid w:val="008248B2"/>
    <w:rsid w:val="00832908"/>
    <w:rsid w:val="008454D1"/>
    <w:rsid w:val="00872B9A"/>
    <w:rsid w:val="00872FAF"/>
    <w:rsid w:val="00896DDC"/>
    <w:rsid w:val="008A04BF"/>
    <w:rsid w:val="008C2DCB"/>
    <w:rsid w:val="009067FF"/>
    <w:rsid w:val="00925A76"/>
    <w:rsid w:val="009364E1"/>
    <w:rsid w:val="0097105A"/>
    <w:rsid w:val="00980E0F"/>
    <w:rsid w:val="009C125C"/>
    <w:rsid w:val="009E06F6"/>
    <w:rsid w:val="009F1ABB"/>
    <w:rsid w:val="00A97588"/>
    <w:rsid w:val="00AA7DEF"/>
    <w:rsid w:val="00AF336A"/>
    <w:rsid w:val="00B22CF5"/>
    <w:rsid w:val="00B43344"/>
    <w:rsid w:val="00B60772"/>
    <w:rsid w:val="00B73460"/>
    <w:rsid w:val="00B83C5B"/>
    <w:rsid w:val="00B87DF1"/>
    <w:rsid w:val="00BA56F6"/>
    <w:rsid w:val="00BB0085"/>
    <w:rsid w:val="00BB25BE"/>
    <w:rsid w:val="00CA6735"/>
    <w:rsid w:val="00CA6D9B"/>
    <w:rsid w:val="00CC13B7"/>
    <w:rsid w:val="00CD2FEE"/>
    <w:rsid w:val="00CE6935"/>
    <w:rsid w:val="00D10177"/>
    <w:rsid w:val="00DA6FFE"/>
    <w:rsid w:val="00DE717E"/>
    <w:rsid w:val="00E55FBC"/>
    <w:rsid w:val="00E662A7"/>
    <w:rsid w:val="00E92919"/>
    <w:rsid w:val="00E93EBE"/>
    <w:rsid w:val="00EB20CA"/>
    <w:rsid w:val="00EB39E2"/>
    <w:rsid w:val="00EE337B"/>
    <w:rsid w:val="00EF5397"/>
    <w:rsid w:val="00F112FD"/>
    <w:rsid w:val="00F13366"/>
    <w:rsid w:val="00F342F8"/>
    <w:rsid w:val="00F35E0F"/>
    <w:rsid w:val="00F567EA"/>
    <w:rsid w:val="00F671FB"/>
    <w:rsid w:val="00F738CE"/>
    <w:rsid w:val="00F778F9"/>
    <w:rsid w:val="00FC3DEB"/>
    <w:rsid w:val="00FD66E7"/>
    <w:rsid w:val="00FE3295"/>
    <w:rsid w:val="00FF0D94"/>
    <w:rsid w:val="00FF2E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65BB"/>
    <w:rPr>
      <w:rFonts w:ascii="Times New Roman" w:hAnsi="Times New Roman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9"/>
    <w:qFormat/>
    <w:locked/>
    <w:rsid w:val="009E06F6"/>
    <w:pPr>
      <w:keepNext/>
      <w:keepLines/>
      <w:spacing w:before="200" w:line="276" w:lineRule="auto"/>
      <w:jc w:val="both"/>
      <w:outlineLvl w:val="4"/>
    </w:pPr>
    <w:rPr>
      <w:rFonts w:ascii="Cambria" w:hAnsi="Cambria"/>
      <w:color w:val="243F60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9E06F6"/>
    <w:rPr>
      <w:rFonts w:ascii="Cambria" w:hAnsi="Cambria" w:cs="Times New Roman"/>
      <w:color w:val="243F60"/>
      <w:sz w:val="22"/>
      <w:szCs w:val="22"/>
      <w:lang w:val="ru-RU" w:eastAsia="ru-RU" w:bidi="ar-SA"/>
    </w:rPr>
  </w:style>
  <w:style w:type="paragraph" w:styleId="BalloonText">
    <w:name w:val="Balloon Text"/>
    <w:basedOn w:val="Normal"/>
    <w:link w:val="BalloonTextChar"/>
    <w:uiPriority w:val="99"/>
    <w:semiHidden/>
    <w:rsid w:val="007D65B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D65B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7D65B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7D65B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BodyText">
    <w:name w:val="Body Text"/>
    <w:basedOn w:val="Normal"/>
    <w:link w:val="BodyTextChar"/>
    <w:uiPriority w:val="99"/>
    <w:rsid w:val="006360BC"/>
    <w:rPr>
      <w:sz w:val="32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rFonts w:ascii="Times New Roman" w:hAnsi="Times New Roman" w:cs="Times New Roman"/>
      <w:sz w:val="24"/>
      <w:szCs w:val="24"/>
    </w:rPr>
  </w:style>
  <w:style w:type="paragraph" w:customStyle="1" w:styleId="Style1">
    <w:name w:val="Style1"/>
    <w:basedOn w:val="Normal"/>
    <w:uiPriority w:val="99"/>
    <w:rsid w:val="00B83C5B"/>
    <w:pPr>
      <w:widowControl w:val="0"/>
      <w:autoSpaceDE w:val="0"/>
      <w:autoSpaceDN w:val="0"/>
      <w:adjustRightInd w:val="0"/>
      <w:spacing w:line="223" w:lineRule="exact"/>
      <w:ind w:hanging="230"/>
    </w:pPr>
    <w:rPr>
      <w:rFonts w:ascii="Bookman Old Style" w:hAnsi="Bookman Old Style"/>
    </w:rPr>
  </w:style>
  <w:style w:type="paragraph" w:customStyle="1" w:styleId="style1cxspmiddle">
    <w:name w:val="style1cxspmiddle"/>
    <w:basedOn w:val="Normal"/>
    <w:uiPriority w:val="99"/>
    <w:rsid w:val="00B83C5B"/>
    <w:pPr>
      <w:spacing w:before="100" w:beforeAutospacing="1" w:after="100" w:afterAutospacing="1"/>
    </w:pPr>
  </w:style>
  <w:style w:type="paragraph" w:customStyle="1" w:styleId="style1cxsplast">
    <w:name w:val="style1cxsplast"/>
    <w:basedOn w:val="Normal"/>
    <w:uiPriority w:val="99"/>
    <w:rsid w:val="00B83C5B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99"/>
    <w:qFormat/>
    <w:rsid w:val="00B83C5B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converted-space">
    <w:name w:val="apple-converted-space"/>
    <w:basedOn w:val="DefaultParagraphFont"/>
    <w:uiPriority w:val="99"/>
    <w:rsid w:val="004C2E10"/>
    <w:rPr>
      <w:rFonts w:cs="Times New Roman"/>
    </w:rPr>
  </w:style>
  <w:style w:type="character" w:styleId="Hyperlink">
    <w:name w:val="Hyperlink"/>
    <w:basedOn w:val="DefaultParagraphFont"/>
    <w:uiPriority w:val="99"/>
    <w:semiHidden/>
    <w:rsid w:val="004C2E1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https://im1-tub-ru.yandex.net/i?id=49e5756e243d1491adeb1b391dbe8ee2&amp;n=33&amp;h=215&amp;w=323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http://fotohomka.ru/images/Nov/14/001a0c4a0d72fd64245a15faecb490cf/mini_7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http://www.pervo.ru/uploads/posts/2016-06/1466142017_oleny.jpg" TargetMode="External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307</TotalTime>
  <Pages>6</Pages>
  <Words>1971</Words>
  <Characters>11237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УрГПУ</cp:lastModifiedBy>
  <cp:revision>19</cp:revision>
  <cp:lastPrinted>2016-08-31T11:15:00Z</cp:lastPrinted>
  <dcterms:created xsi:type="dcterms:W3CDTF">2016-10-17T14:19:00Z</dcterms:created>
  <dcterms:modified xsi:type="dcterms:W3CDTF">2016-10-24T11:33:00Z</dcterms:modified>
</cp:coreProperties>
</file>